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01549" w14:textId="584E4DE1" w:rsidR="000B1014" w:rsidRPr="00967CFB" w:rsidRDefault="000B1014" w:rsidP="000B101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3162D" w:rsidRPr="00C3162D">
        <w:rPr>
          <w:rFonts w:ascii="Arial" w:hAnsi="Arial" w:cs="Arial"/>
          <w:b/>
          <w:bCs/>
          <w:sz w:val="28"/>
        </w:rPr>
        <w:t>R1-2409797</w:t>
      </w:r>
    </w:p>
    <w:p w14:paraId="3CFD56AE" w14:textId="77777777" w:rsidR="000B1014" w:rsidRPr="009513AC" w:rsidRDefault="000B1014" w:rsidP="000B10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1E7098EA" w14:textId="77777777" w:rsidR="00F777D1" w:rsidRPr="0065378E" w:rsidRDefault="00F777D1" w:rsidP="00F777D1">
      <w:pPr>
        <w:tabs>
          <w:tab w:val="center" w:pos="4536"/>
          <w:tab w:val="right" w:pos="9072"/>
        </w:tabs>
        <w:rPr>
          <w:rFonts w:ascii="Arial" w:eastAsia="MS Mincho" w:hAnsi="Arial" w:cs="Arial"/>
          <w:sz w:val="28"/>
          <w:lang w:eastAsia="ja-JP"/>
        </w:rPr>
      </w:pPr>
    </w:p>
    <w:p w14:paraId="5FB7E722" w14:textId="27597943" w:rsidR="00E90E49" w:rsidRPr="006415F8" w:rsidRDefault="00E90E49" w:rsidP="00311702">
      <w:pPr>
        <w:pStyle w:val="3GPPHeader"/>
        <w:rPr>
          <w:rFonts w:ascii="SimSun" w:eastAsia="SimSun" w:hAnsi="SimSun" w:cs="SimSun"/>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6415F8">
        <w:rPr>
          <w:rFonts w:ascii="Arial" w:hAnsi="Arial" w:cs="Arial"/>
        </w:rPr>
        <w:t>3.2</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65391D84"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6415F8">
        <w:rPr>
          <w:rFonts w:ascii="Arial" w:hAnsi="Arial" w:cs="Arial"/>
          <w:color w:val="000000"/>
        </w:rPr>
        <w:t>Views on SBFD random access operation</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37D7023C" w14:textId="3F7E5EE9" w:rsidR="00E00129" w:rsidRDefault="00E00129" w:rsidP="008A3282">
      <w:pPr>
        <w:jc w:val="both"/>
      </w:pPr>
      <w:r>
        <w:t xml:space="preserve">In </w:t>
      </w:r>
      <w:r w:rsidR="000668C5">
        <w:t xml:space="preserve">the </w:t>
      </w:r>
      <w:r>
        <w:t>RAN #1</w:t>
      </w:r>
      <w:r w:rsidR="002D2038">
        <w:t>02</w:t>
      </w:r>
      <w:r>
        <w:t xml:space="preserve"> meeting</w:t>
      </w:r>
      <w:r w:rsidR="00385112">
        <w:t xml:space="preserve">, </w:t>
      </w:r>
      <w:r w:rsidR="002D2038">
        <w:t xml:space="preserve">the WID of </w:t>
      </w:r>
      <w:r w:rsidR="000668C5">
        <w:t xml:space="preserve">the </w:t>
      </w:r>
      <w:r w:rsidR="002D2038">
        <w:t xml:space="preserve">Release 19 </w:t>
      </w:r>
      <w:r w:rsidR="002D529D">
        <w:t>NR</w:t>
      </w:r>
      <w:r w:rsidR="00E35A46">
        <w:t xml:space="preserve"> duplex operation</w:t>
      </w:r>
      <w:r w:rsidR="002D2038">
        <w:t xml:space="preserve"> was agreed </w:t>
      </w:r>
      <w:r w:rsidR="002D2038">
        <w:fldChar w:fldCharType="begin"/>
      </w:r>
      <w:r w:rsidR="002D2038">
        <w:instrText xml:space="preserve"> REF _Ref146048113 \r \h </w:instrText>
      </w:r>
      <w:r w:rsidR="002D2038">
        <w:fldChar w:fldCharType="separate"/>
      </w:r>
      <w:r w:rsidR="000668C5">
        <w:t xml:space="preserve">upon </w:t>
      </w:r>
      <w:r w:rsidR="002D2038">
        <w:t>[1]</w:t>
      </w:r>
      <w:r w:rsidR="002D2038">
        <w:fldChar w:fldCharType="end"/>
      </w:r>
      <w:r w:rsidR="002D2038">
        <w:t xml:space="preserve">. One objective of the WID is </w:t>
      </w:r>
      <w:r w:rsidR="002D529D">
        <w:rPr>
          <w:rFonts w:eastAsia="Calibri"/>
          <w:lang w:eastAsia="ko-KR"/>
        </w:rPr>
        <w:t>SBFD random access operation</w:t>
      </w:r>
      <w:r w:rsidR="002D2038">
        <w:t xml:space="preserve">. </w:t>
      </w:r>
      <w:r w:rsidR="00FF3EEB">
        <w:t>T</w:t>
      </w:r>
      <w:r w:rsidR="00BE43ED">
        <w:t xml:space="preserve">he following agreements were made in </w:t>
      </w:r>
      <w:r w:rsidR="00FF3EEB">
        <w:t xml:space="preserve">the </w:t>
      </w:r>
      <w:r w:rsidR="00BE43ED">
        <w:t>RAN1#</w:t>
      </w:r>
      <w:r w:rsidR="00B914A3">
        <w:t>11</w:t>
      </w:r>
      <w:r w:rsidR="00D15B43">
        <w:t>8bis</w:t>
      </w:r>
      <w:r w:rsidR="00BE43ED">
        <w:t xml:space="preserve"> meeting [2].</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rsidRPr="00D15B43" w14:paraId="33C9ED9E" w14:textId="77777777" w:rsidTr="008E2616">
        <w:tc>
          <w:tcPr>
            <w:tcW w:w="9629" w:type="dxa"/>
          </w:tcPr>
          <w:p w14:paraId="1B3681FD" w14:textId="77777777" w:rsidR="00D15B43" w:rsidRPr="00D15B43" w:rsidRDefault="00D15B43" w:rsidP="00D15B43">
            <w:pPr>
              <w:rPr>
                <w:b/>
                <w:bCs/>
              </w:rPr>
            </w:pPr>
            <w:r w:rsidRPr="00D15B43">
              <w:rPr>
                <w:b/>
                <w:bCs/>
                <w:highlight w:val="green"/>
              </w:rPr>
              <w:t>Agreement</w:t>
            </w:r>
          </w:p>
          <w:p w14:paraId="15259537" w14:textId="77777777" w:rsidR="00D15B43" w:rsidRPr="00D15B43" w:rsidRDefault="00D15B43" w:rsidP="00D15B43">
            <w:r w:rsidRPr="00D15B43">
              <w:t>For RACH configuration Option 1 with Alt 1-1, the association period and association pattern period of additional-ROs are determined separately from legacy-ROs.</w:t>
            </w:r>
          </w:p>
          <w:p w14:paraId="5DDA0B56" w14:textId="77777777" w:rsidR="00D15B43" w:rsidRPr="00D15B43" w:rsidRDefault="00D15B43" w:rsidP="00D15B43">
            <w:pPr>
              <w:pStyle w:val="ListParagraph"/>
              <w:numPr>
                <w:ilvl w:val="0"/>
                <w:numId w:val="67"/>
              </w:numPr>
              <w:rPr>
                <w:rFonts w:ascii="Times New Roman" w:hAnsi="Times New Roman"/>
                <w:sz w:val="24"/>
                <w:szCs w:val="24"/>
              </w:rPr>
            </w:pPr>
            <w:r w:rsidRPr="00D15B43">
              <w:rPr>
                <w:rFonts w:ascii="Times New Roman" w:eastAsia="CourierNewPSMT" w:hAnsi="Times New Roman"/>
                <w:color w:val="000000"/>
                <w:sz w:val="24"/>
                <w:szCs w:val="24"/>
              </w:rPr>
              <w:t xml:space="preserve">The legacy rules for </w:t>
            </w:r>
            <w:r w:rsidRPr="00D15B43">
              <w:rPr>
                <w:rFonts w:ascii="Times New Roman" w:eastAsia="CourierNewPSMT" w:hAnsi="Times New Roman"/>
                <w:sz w:val="24"/>
                <w:szCs w:val="24"/>
              </w:rPr>
              <w:t>determining</w:t>
            </w:r>
            <w:r w:rsidRPr="00D15B43">
              <w:rPr>
                <w:rFonts w:ascii="Times New Roman" w:eastAsia="CourierNewPSMT" w:hAnsi="Times New Roman"/>
                <w:color w:val="FF0000"/>
                <w:sz w:val="24"/>
                <w:szCs w:val="24"/>
              </w:rPr>
              <w:t xml:space="preserve"> </w:t>
            </w:r>
            <w:r w:rsidRPr="00D15B43">
              <w:rPr>
                <w:rFonts w:ascii="Times New Roman" w:hAnsi="Times New Roman"/>
                <w:sz w:val="24"/>
                <w:szCs w:val="24"/>
              </w:rPr>
              <w:t>association period and association pattern period</w:t>
            </w:r>
            <w:r w:rsidRPr="00D15B43">
              <w:rPr>
                <w:rFonts w:ascii="Times New Roman" w:eastAsia="CourierNewPSMT" w:hAnsi="Times New Roman"/>
                <w:color w:val="000000"/>
                <w:sz w:val="24"/>
                <w:szCs w:val="24"/>
              </w:rPr>
              <w:t xml:space="preserve"> are reused in </w:t>
            </w:r>
            <w:r w:rsidRPr="00D15B43">
              <w:rPr>
                <w:rFonts w:ascii="Times New Roman" w:eastAsia="CourierNewPSMT" w:hAnsi="Times New Roman"/>
                <w:sz w:val="24"/>
                <w:szCs w:val="24"/>
              </w:rPr>
              <w:t xml:space="preserve">principle </w:t>
            </w:r>
            <w:r w:rsidRPr="00D15B43">
              <w:rPr>
                <w:rFonts w:ascii="Times New Roman" w:eastAsia="CourierNewPSMT" w:hAnsi="Times New Roman"/>
                <w:color w:val="000000"/>
                <w:sz w:val="24"/>
                <w:szCs w:val="24"/>
              </w:rPr>
              <w:t xml:space="preserve">for </w:t>
            </w:r>
            <w:r w:rsidRPr="00D15B43">
              <w:rPr>
                <w:rFonts w:ascii="Times New Roman" w:hAnsi="Times New Roman"/>
                <w:sz w:val="24"/>
                <w:szCs w:val="24"/>
              </w:rPr>
              <w:t>additional-ROs</w:t>
            </w:r>
            <w:r w:rsidRPr="00D15B43">
              <w:rPr>
                <w:rFonts w:ascii="Times New Roman" w:eastAsia="CourierNewPSMT" w:hAnsi="Times New Roman"/>
                <w:color w:val="000000"/>
                <w:sz w:val="24"/>
                <w:szCs w:val="24"/>
              </w:rPr>
              <w:t>.</w:t>
            </w:r>
          </w:p>
          <w:p w14:paraId="10F1D077" w14:textId="77777777" w:rsidR="00D15B43" w:rsidRPr="00D15B43" w:rsidRDefault="00D15B43" w:rsidP="00D15B43"/>
          <w:p w14:paraId="27D72020" w14:textId="77777777" w:rsidR="00D15B43" w:rsidRPr="00D15B43" w:rsidRDefault="00D15B43" w:rsidP="00D15B43">
            <w:pPr>
              <w:rPr>
                <w:b/>
                <w:bCs/>
              </w:rPr>
            </w:pPr>
            <w:r w:rsidRPr="00D15B43">
              <w:rPr>
                <w:b/>
                <w:bCs/>
                <w:highlight w:val="green"/>
              </w:rPr>
              <w:t>Agreement</w:t>
            </w:r>
          </w:p>
          <w:p w14:paraId="02F83CA0" w14:textId="77777777" w:rsidR="00D15B43" w:rsidRPr="00D15B43" w:rsidRDefault="00D15B43" w:rsidP="00D15B43">
            <w:pPr>
              <w:rPr>
                <w:bCs/>
              </w:rPr>
            </w:pPr>
            <w:r w:rsidRPr="00D15B43">
              <w:rPr>
                <w:bCs/>
              </w:rPr>
              <w:t>For RACH configuration Option 2, an additional-RO is valid if:</w:t>
            </w:r>
          </w:p>
          <w:p w14:paraId="083A872B" w14:textId="77777777" w:rsidR="00D15B43" w:rsidRPr="00D15B43" w:rsidRDefault="00D15B43" w:rsidP="00D15B43">
            <w:pPr>
              <w:pStyle w:val="ListParagraph"/>
              <w:numPr>
                <w:ilvl w:val="0"/>
                <w:numId w:val="52"/>
              </w:numPr>
              <w:rPr>
                <w:rFonts w:ascii="Times New Roman" w:hAnsi="Times New Roman"/>
                <w:bCs/>
                <w:sz w:val="24"/>
                <w:szCs w:val="24"/>
              </w:rPr>
            </w:pPr>
            <w:r w:rsidRPr="00D15B43">
              <w:rPr>
                <w:rFonts w:ascii="Times New Roman" w:hAnsi="Times New Roman"/>
                <w:bCs/>
                <w:sz w:val="24"/>
                <w:szCs w:val="24"/>
              </w:rPr>
              <w:t>It is within SBFD symbols, or network configures that it can be valid if it starts from SBFD symbol and ends in non-SBFD symbol either in the same slot or across different slots.</w:t>
            </w:r>
          </w:p>
          <w:p w14:paraId="48602336" w14:textId="77777777" w:rsidR="00D15B43" w:rsidRPr="00D15B43" w:rsidRDefault="00D15B43" w:rsidP="00D15B43">
            <w:pPr>
              <w:pStyle w:val="ListParagraph"/>
              <w:numPr>
                <w:ilvl w:val="0"/>
                <w:numId w:val="52"/>
              </w:numPr>
              <w:rPr>
                <w:rFonts w:ascii="Times New Roman" w:hAnsi="Times New Roman"/>
                <w:bCs/>
                <w:sz w:val="24"/>
                <w:szCs w:val="24"/>
              </w:rPr>
            </w:pPr>
            <w:r w:rsidRPr="00D15B43">
              <w:rPr>
                <w:rFonts w:ascii="Times New Roman" w:hAnsi="Times New Roman"/>
                <w:bCs/>
                <w:sz w:val="24"/>
                <w:szCs w:val="24"/>
              </w:rPr>
              <w:t xml:space="preserve">It starts at least </w:t>
            </w:r>
            <w:proofErr w:type="spellStart"/>
            <w:r w:rsidRPr="00D15B43">
              <w:rPr>
                <w:rFonts w:ascii="Times New Roman" w:hAnsi="Times New Roman"/>
                <w:bCs/>
                <w:sz w:val="24"/>
                <w:szCs w:val="24"/>
              </w:rPr>
              <w:t>N</w:t>
            </w:r>
            <w:r w:rsidRPr="00D15B43">
              <w:rPr>
                <w:rFonts w:ascii="Times New Roman" w:hAnsi="Times New Roman"/>
                <w:bCs/>
                <w:sz w:val="24"/>
                <w:szCs w:val="24"/>
                <w:vertAlign w:val="subscript"/>
              </w:rPr>
              <w:t>gap</w:t>
            </w:r>
            <w:proofErr w:type="spellEnd"/>
            <w:r w:rsidRPr="00D15B43">
              <w:rPr>
                <w:rFonts w:ascii="Times New Roman" w:hAnsi="Times New Roman"/>
                <w:bCs/>
                <w:sz w:val="24"/>
                <w:szCs w:val="24"/>
              </w:rPr>
              <w:t xml:space="preserve"> symbols after a last downlink non-SBFD symbol.</w:t>
            </w:r>
          </w:p>
          <w:p w14:paraId="2B33ADFE" w14:textId="77777777" w:rsidR="00D15B43" w:rsidRPr="00D15B43" w:rsidRDefault="00D15B43" w:rsidP="00D15B43">
            <w:pPr>
              <w:pStyle w:val="ListParagraph"/>
              <w:numPr>
                <w:ilvl w:val="0"/>
                <w:numId w:val="52"/>
              </w:numPr>
              <w:rPr>
                <w:rFonts w:ascii="Times New Roman" w:hAnsi="Times New Roman"/>
                <w:bCs/>
                <w:sz w:val="24"/>
                <w:szCs w:val="24"/>
              </w:rPr>
            </w:pPr>
            <w:r w:rsidRPr="00D15B43">
              <w:rPr>
                <w:rFonts w:ascii="Times New Roman" w:hAnsi="Times New Roman"/>
                <w:bCs/>
                <w:sz w:val="24"/>
                <w:szCs w:val="24"/>
              </w:rPr>
              <w:t xml:space="preserve">It starts at least </w:t>
            </w:r>
            <w:proofErr w:type="spellStart"/>
            <w:r w:rsidRPr="00D15B43">
              <w:rPr>
                <w:rFonts w:ascii="Times New Roman" w:hAnsi="Times New Roman"/>
                <w:bCs/>
                <w:sz w:val="24"/>
                <w:szCs w:val="24"/>
              </w:rPr>
              <w:t>N</w:t>
            </w:r>
            <w:r w:rsidRPr="00D15B43">
              <w:rPr>
                <w:rFonts w:ascii="Times New Roman" w:hAnsi="Times New Roman"/>
                <w:bCs/>
                <w:sz w:val="24"/>
                <w:szCs w:val="24"/>
                <w:vertAlign w:val="subscript"/>
              </w:rPr>
              <w:t>gap</w:t>
            </w:r>
            <w:proofErr w:type="spellEnd"/>
            <w:r w:rsidRPr="00D15B43">
              <w:rPr>
                <w:rFonts w:ascii="Times New Roman" w:hAnsi="Times New Roman"/>
                <w:bCs/>
                <w:sz w:val="24"/>
                <w:szCs w:val="24"/>
              </w:rPr>
              <w:t xml:space="preserve"> symbols after the latest SSB</w:t>
            </w:r>
          </w:p>
          <w:p w14:paraId="78A6BC97" w14:textId="77777777" w:rsidR="00D15B43" w:rsidRPr="00D15B43" w:rsidRDefault="00D15B43" w:rsidP="00D15B43">
            <w:pPr>
              <w:pStyle w:val="ListParagraph"/>
              <w:numPr>
                <w:ilvl w:val="0"/>
                <w:numId w:val="52"/>
              </w:numPr>
              <w:rPr>
                <w:rFonts w:ascii="Times New Roman" w:hAnsi="Times New Roman"/>
                <w:bCs/>
                <w:sz w:val="24"/>
                <w:szCs w:val="24"/>
              </w:rPr>
            </w:pPr>
            <w:r w:rsidRPr="00D15B43">
              <w:rPr>
                <w:rFonts w:ascii="Times New Roman" w:hAnsi="Times New Roman"/>
                <w:bCs/>
                <w:sz w:val="24"/>
                <w:szCs w:val="24"/>
              </w:rPr>
              <w:t>It does not overlap with SSB in time domain</w:t>
            </w:r>
          </w:p>
          <w:p w14:paraId="2F9DEC76" w14:textId="77777777" w:rsidR="00D15B43" w:rsidRPr="00D15B43" w:rsidRDefault="00D15B43" w:rsidP="00D15B43">
            <w:r w:rsidRPr="00D15B43">
              <w:t xml:space="preserve">Note1: The </w:t>
            </w:r>
            <w:proofErr w:type="spellStart"/>
            <w:r w:rsidRPr="00D15B43">
              <w:t>N</w:t>
            </w:r>
            <w:r w:rsidRPr="00D15B43">
              <w:rPr>
                <w:vertAlign w:val="subscript"/>
              </w:rPr>
              <w:t>gap</w:t>
            </w:r>
            <w:proofErr w:type="spellEnd"/>
            <w:r w:rsidRPr="00D15B43">
              <w:t xml:space="preserve"> here is the same as the </w:t>
            </w:r>
            <w:proofErr w:type="spellStart"/>
            <w:r w:rsidRPr="00D15B43">
              <w:t>N</w:t>
            </w:r>
            <w:r w:rsidRPr="00D15B43">
              <w:rPr>
                <w:vertAlign w:val="subscript"/>
              </w:rPr>
              <w:t>gap</w:t>
            </w:r>
            <w:proofErr w:type="spellEnd"/>
            <w:r w:rsidRPr="00D15B43">
              <w:t xml:space="preserve"> in the current specification.</w:t>
            </w:r>
          </w:p>
          <w:p w14:paraId="58852B3B" w14:textId="77777777" w:rsidR="00D15B43" w:rsidRPr="00D15B43" w:rsidRDefault="00D15B43" w:rsidP="00D15B43">
            <w:r w:rsidRPr="00D15B43">
              <w:t>Note2: It is up to network to ensure an additional-RO is configured within the bandwidth of the UL usable PRBs.</w:t>
            </w:r>
          </w:p>
          <w:p w14:paraId="10B77D2A" w14:textId="77777777" w:rsidR="00D15B43" w:rsidRPr="00D15B43" w:rsidRDefault="00D15B43" w:rsidP="00D15B43"/>
          <w:p w14:paraId="6A497631" w14:textId="77777777" w:rsidR="00D15B43" w:rsidRPr="00D15B43" w:rsidRDefault="00D15B43" w:rsidP="00D15B43">
            <w:pPr>
              <w:rPr>
                <w:b/>
                <w:bCs/>
              </w:rPr>
            </w:pPr>
            <w:r w:rsidRPr="00D15B43">
              <w:rPr>
                <w:b/>
                <w:bCs/>
                <w:highlight w:val="green"/>
              </w:rPr>
              <w:t>Agreement</w:t>
            </w:r>
          </w:p>
          <w:p w14:paraId="1F483003" w14:textId="77777777" w:rsidR="00D15B43" w:rsidRPr="00D15B43" w:rsidRDefault="00D15B43" w:rsidP="00D15B43">
            <w:r w:rsidRPr="00D15B43">
              <w:t>Confirm the following Working Assumption:</w:t>
            </w:r>
          </w:p>
          <w:p w14:paraId="2F66A062" w14:textId="77777777" w:rsidR="00D15B43" w:rsidRPr="00D15B43" w:rsidRDefault="00D15B43" w:rsidP="00D15B43">
            <w:pPr>
              <w:rPr>
                <w:b/>
                <w:bCs/>
              </w:rPr>
            </w:pPr>
            <w:r w:rsidRPr="00D15B43">
              <w:rPr>
                <w:b/>
                <w:bCs/>
                <w:highlight w:val="darkYellow"/>
              </w:rPr>
              <w:t>Working Assumption</w:t>
            </w:r>
          </w:p>
          <w:p w14:paraId="0F239969" w14:textId="77777777" w:rsidR="00D15B43" w:rsidRPr="00D15B43" w:rsidRDefault="00D15B43" w:rsidP="00D15B43">
            <w:r w:rsidRPr="00D15B43">
              <w:t>For RACH configuration Option 2, use legacy SSB-RO mapping rule for the additional-ROs configured by the additional RACH configuration, separate from the SSB-RO mapping for the legacy-ROs configured by the legacy RACH configuration.</w:t>
            </w:r>
          </w:p>
          <w:p w14:paraId="63C10166" w14:textId="77777777" w:rsidR="00D15B43" w:rsidRPr="00D15B43" w:rsidRDefault="00D15B43" w:rsidP="00D15B43">
            <w:pPr>
              <w:pStyle w:val="ListParagraph"/>
              <w:numPr>
                <w:ilvl w:val="0"/>
                <w:numId w:val="52"/>
              </w:numPr>
              <w:overflowPunct w:val="0"/>
              <w:textAlignment w:val="baseline"/>
              <w:rPr>
                <w:rFonts w:ascii="Times New Roman" w:hAnsi="Times New Roman"/>
                <w:sz w:val="24"/>
                <w:szCs w:val="24"/>
              </w:rPr>
            </w:pPr>
            <w:r w:rsidRPr="00D15B43">
              <w:rPr>
                <w:rFonts w:ascii="Times New Roman" w:hAnsi="Times New Roman"/>
                <w:sz w:val="24"/>
                <w:szCs w:val="24"/>
              </w:rPr>
              <w:t>FFS: Whether/How to handle the case where the legacy ROs overlap with additional ROs</w:t>
            </w:r>
          </w:p>
          <w:p w14:paraId="7E5F7EFE" w14:textId="77777777" w:rsidR="00D15B43" w:rsidRPr="00D15B43" w:rsidRDefault="00D15B43" w:rsidP="00D15B43"/>
          <w:p w14:paraId="3097C76B" w14:textId="77777777" w:rsidR="00D15B43" w:rsidRPr="00D15B43" w:rsidRDefault="00D15B43" w:rsidP="00D15B43">
            <w:pPr>
              <w:rPr>
                <w:b/>
                <w:bCs/>
              </w:rPr>
            </w:pPr>
            <w:r w:rsidRPr="00D15B43">
              <w:rPr>
                <w:b/>
                <w:bCs/>
                <w:highlight w:val="green"/>
              </w:rPr>
              <w:t>Agreement</w:t>
            </w:r>
          </w:p>
          <w:p w14:paraId="49CA11FD" w14:textId="77777777" w:rsidR="00D15B43" w:rsidRPr="00D15B43" w:rsidRDefault="00D15B43" w:rsidP="00D15B43">
            <w:r w:rsidRPr="00D15B43">
              <w:t>Confirm the following working assumption.</w:t>
            </w:r>
          </w:p>
          <w:p w14:paraId="6820E0A3" w14:textId="77777777" w:rsidR="00D15B43" w:rsidRPr="00D15B43" w:rsidRDefault="00D15B43" w:rsidP="00D15B43">
            <w:pPr>
              <w:rPr>
                <w:b/>
                <w:bCs/>
              </w:rPr>
            </w:pPr>
            <w:r w:rsidRPr="00D15B43">
              <w:rPr>
                <w:b/>
                <w:bCs/>
                <w:highlight w:val="green"/>
              </w:rPr>
              <w:t>Agreement</w:t>
            </w:r>
          </w:p>
          <w:p w14:paraId="5056C33A" w14:textId="77777777" w:rsidR="00D15B43" w:rsidRPr="00D15B43" w:rsidRDefault="00D15B43" w:rsidP="00D15B43">
            <w:r w:rsidRPr="00D15B43">
              <w:t xml:space="preserve">For RACH configuration Option 2, and for interpretation of the parameter </w:t>
            </w:r>
            <w:proofErr w:type="spellStart"/>
            <w:r w:rsidRPr="00D15B43">
              <w:rPr>
                <w:i/>
                <w:iCs/>
              </w:rPr>
              <w:t>prach-ConfigurationIndex</w:t>
            </w:r>
            <w:proofErr w:type="spellEnd"/>
            <w:r w:rsidRPr="00D15B43">
              <w:t xml:space="preserve"> provided by the additional RACH configuration,</w:t>
            </w:r>
          </w:p>
          <w:p w14:paraId="2B8C6522" w14:textId="77777777" w:rsidR="00D15B43" w:rsidRPr="00D15B43" w:rsidRDefault="00D15B43" w:rsidP="00D15B43">
            <w:pPr>
              <w:pStyle w:val="ListParagraph"/>
              <w:numPr>
                <w:ilvl w:val="0"/>
                <w:numId w:val="52"/>
              </w:numPr>
              <w:overflowPunct w:val="0"/>
              <w:textAlignment w:val="baseline"/>
              <w:rPr>
                <w:rFonts w:ascii="Times New Roman" w:hAnsi="Times New Roman"/>
                <w:sz w:val="24"/>
                <w:szCs w:val="24"/>
              </w:rPr>
            </w:pPr>
            <w:r w:rsidRPr="00D15B43">
              <w:rPr>
                <w:rFonts w:ascii="Times New Roman" w:hAnsi="Times New Roman"/>
                <w:sz w:val="24"/>
                <w:szCs w:val="24"/>
              </w:rPr>
              <w:t>For FR2,</w:t>
            </w:r>
            <w:r w:rsidRPr="00D15B43">
              <w:rPr>
                <w:rFonts w:ascii="Times New Roman" w:eastAsia="Malgun Gothic" w:hAnsi="Times New Roman"/>
                <w:sz w:val="24"/>
                <w:szCs w:val="24"/>
              </w:rPr>
              <w:t xml:space="preserve"> </w:t>
            </w:r>
            <w:r w:rsidRPr="00D15B43">
              <w:rPr>
                <w:rFonts w:ascii="Times New Roman" w:hAnsi="Times New Roman"/>
                <w:sz w:val="24"/>
                <w:szCs w:val="24"/>
              </w:rPr>
              <w:t xml:space="preserve">use existing random access configurations table for unpaired spectrum (i.e., Table 6.3.3.2-4 in TS38.211) </w:t>
            </w:r>
          </w:p>
          <w:p w14:paraId="441093C1" w14:textId="77777777" w:rsidR="00D15B43" w:rsidRPr="00D15B43" w:rsidRDefault="00D15B43" w:rsidP="00D15B43">
            <w:pPr>
              <w:pStyle w:val="ListParagraph"/>
              <w:numPr>
                <w:ilvl w:val="1"/>
                <w:numId w:val="52"/>
              </w:numPr>
              <w:overflowPunct w:val="0"/>
              <w:textAlignment w:val="baseline"/>
              <w:rPr>
                <w:rFonts w:ascii="Times New Roman" w:hAnsi="Times New Roman"/>
                <w:sz w:val="24"/>
                <w:szCs w:val="24"/>
              </w:rPr>
            </w:pPr>
            <w:r w:rsidRPr="00D15B43">
              <w:rPr>
                <w:rFonts w:ascii="Times New Roman" w:hAnsi="Times New Roman"/>
                <w:sz w:val="24"/>
                <w:szCs w:val="24"/>
              </w:rPr>
              <w:lastRenderedPageBreak/>
              <w:t>FFS whether to introduce new parameter(s) to determine the slot number for ROs in SBFD symbols.</w:t>
            </w:r>
          </w:p>
          <w:p w14:paraId="4B013B1D" w14:textId="77777777" w:rsidR="00D15B43" w:rsidRPr="00D15B43" w:rsidRDefault="00D15B43" w:rsidP="00D15B43">
            <w:pPr>
              <w:pStyle w:val="ListParagraph"/>
              <w:numPr>
                <w:ilvl w:val="0"/>
                <w:numId w:val="52"/>
              </w:numPr>
              <w:overflowPunct w:val="0"/>
              <w:textAlignment w:val="baseline"/>
              <w:rPr>
                <w:rFonts w:ascii="Times New Roman" w:hAnsi="Times New Roman"/>
                <w:sz w:val="24"/>
                <w:szCs w:val="24"/>
              </w:rPr>
            </w:pPr>
            <w:r w:rsidRPr="00D15B43">
              <w:rPr>
                <w:rFonts w:ascii="Times New Roman" w:hAnsi="Times New Roman"/>
                <w:b/>
                <w:bCs/>
                <w:sz w:val="24"/>
                <w:szCs w:val="24"/>
                <w:highlight w:val="darkYellow"/>
              </w:rPr>
              <w:t>Working Assumption</w:t>
            </w:r>
            <w:r w:rsidRPr="00D15B43">
              <w:rPr>
                <w:rFonts w:ascii="Times New Roman" w:hAnsi="Times New Roman"/>
                <w:sz w:val="24"/>
                <w:szCs w:val="24"/>
              </w:rPr>
              <w:t xml:space="preserve">: For FR1, use existing random access configurations table for unpaired spectrum (i.e., Table 6.3.3.2-3 in TS38.211) </w:t>
            </w:r>
          </w:p>
          <w:p w14:paraId="0945A5E0" w14:textId="77777777" w:rsidR="00D15B43" w:rsidRPr="00D15B43" w:rsidRDefault="00D15B43" w:rsidP="00D15B43">
            <w:pPr>
              <w:pStyle w:val="ListParagraph"/>
              <w:numPr>
                <w:ilvl w:val="1"/>
                <w:numId w:val="52"/>
              </w:numPr>
              <w:overflowPunct w:val="0"/>
              <w:textAlignment w:val="baseline"/>
              <w:rPr>
                <w:rFonts w:ascii="Times New Roman" w:hAnsi="Times New Roman"/>
                <w:sz w:val="24"/>
                <w:szCs w:val="24"/>
              </w:rPr>
            </w:pPr>
            <w:r w:rsidRPr="00D15B43">
              <w:rPr>
                <w:rFonts w:ascii="Times New Roman" w:hAnsi="Times New Roman"/>
                <w:sz w:val="24"/>
                <w:szCs w:val="24"/>
              </w:rPr>
              <w:t>FFS whether to introduce new parameter(s) to determine the subframe number for ROs in SBFD symbols.</w:t>
            </w:r>
          </w:p>
          <w:p w14:paraId="4FF929C9" w14:textId="77777777" w:rsidR="00D15B43" w:rsidRPr="00D15B43" w:rsidRDefault="00D15B43" w:rsidP="00D15B43">
            <w:pPr>
              <w:rPr>
                <w:b/>
                <w:bCs/>
                <w:highlight w:val="green"/>
              </w:rPr>
            </w:pPr>
          </w:p>
          <w:p w14:paraId="24C4F2B1" w14:textId="77777777" w:rsidR="00D15B43" w:rsidRPr="00D15B43" w:rsidRDefault="00D15B43" w:rsidP="00D15B43">
            <w:pPr>
              <w:rPr>
                <w:b/>
                <w:bCs/>
              </w:rPr>
            </w:pPr>
            <w:r w:rsidRPr="00D15B43">
              <w:rPr>
                <w:b/>
                <w:bCs/>
                <w:highlight w:val="green"/>
              </w:rPr>
              <w:t>Agreement</w:t>
            </w:r>
          </w:p>
          <w:p w14:paraId="329F2EA4" w14:textId="77777777" w:rsidR="00D15B43" w:rsidRPr="00D15B43" w:rsidRDefault="00D15B43" w:rsidP="00D15B43">
            <w:r w:rsidRPr="00D15B43">
              <w:t>For RACH configuration Option 1, support separate power control parameters for PRACH transmission in SBFD symbols and non-SBFD symbols</w:t>
            </w:r>
          </w:p>
          <w:p w14:paraId="1FCD2837" w14:textId="77777777" w:rsidR="00D15B43" w:rsidRPr="00D15B43" w:rsidRDefault="00D15B43" w:rsidP="00D15B43">
            <w:pPr>
              <w:pStyle w:val="ListParagraph"/>
              <w:numPr>
                <w:ilvl w:val="0"/>
                <w:numId w:val="52"/>
              </w:numPr>
              <w:overflowPunct w:val="0"/>
              <w:textAlignment w:val="baseline"/>
              <w:rPr>
                <w:rFonts w:ascii="Times New Roman" w:hAnsi="Times New Roman"/>
                <w:sz w:val="24"/>
                <w:szCs w:val="24"/>
              </w:rPr>
            </w:pPr>
            <w:r w:rsidRPr="00D15B43">
              <w:rPr>
                <w:rFonts w:ascii="Times New Roman" w:hAnsi="Times New Roman"/>
                <w:sz w:val="24"/>
                <w:szCs w:val="24"/>
              </w:rPr>
              <w:t>FFS: Details of the separate power control parameters</w:t>
            </w:r>
          </w:p>
          <w:p w14:paraId="411F91AB" w14:textId="77777777" w:rsidR="00D15B43" w:rsidRPr="00D15B43" w:rsidRDefault="00D15B43" w:rsidP="00D15B43"/>
          <w:p w14:paraId="73241DAB" w14:textId="77777777" w:rsidR="00D15B43" w:rsidRPr="00D15B43" w:rsidRDefault="00D15B43" w:rsidP="00D15B43">
            <w:pPr>
              <w:rPr>
                <w:b/>
                <w:bCs/>
              </w:rPr>
            </w:pPr>
            <w:r w:rsidRPr="00D15B43">
              <w:rPr>
                <w:b/>
                <w:bCs/>
              </w:rPr>
              <w:t>Conclusion</w:t>
            </w:r>
          </w:p>
          <w:p w14:paraId="4B930D13" w14:textId="77777777" w:rsidR="00D15B43" w:rsidRPr="00D15B43" w:rsidRDefault="00D15B43" w:rsidP="00D15B43">
            <w:pPr>
              <w:overflowPunct w:val="0"/>
              <w:textAlignment w:val="baseline"/>
            </w:pPr>
            <w:r w:rsidRPr="00D15B43">
              <w:t>There is no consensus in RAN1 to support preamble partitioning on legacy-ROs for early indication of SBFD-aware UEs. It’s up to RAN2 to decide whether to support preamble partitioning on legacy-ROs for early indication of SBFD-aware UEs.</w:t>
            </w:r>
          </w:p>
          <w:p w14:paraId="63697794" w14:textId="77777777" w:rsidR="00D15B43" w:rsidRPr="00D15B43" w:rsidRDefault="00D15B43" w:rsidP="00D15B43"/>
          <w:p w14:paraId="601D5543" w14:textId="77777777" w:rsidR="00D15B43" w:rsidRPr="00D15B43" w:rsidRDefault="00D15B43" w:rsidP="00D15B43">
            <w:pPr>
              <w:rPr>
                <w:b/>
                <w:bCs/>
              </w:rPr>
            </w:pPr>
            <w:r w:rsidRPr="00D15B43">
              <w:rPr>
                <w:b/>
                <w:bCs/>
                <w:highlight w:val="darkYellow"/>
              </w:rPr>
              <w:t>Working Assumption</w:t>
            </w:r>
          </w:p>
          <w:p w14:paraId="605CC5C7" w14:textId="77777777" w:rsidR="00D15B43" w:rsidRPr="00D15B43" w:rsidRDefault="00D15B43" w:rsidP="00D15B43">
            <w:r w:rsidRPr="00D15B43">
              <w:t>For a PRACH transmission with</w:t>
            </w:r>
            <w:r w:rsidRPr="00D15B43">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15B43">
              <w:rPr>
                <w:iCs/>
              </w:rPr>
              <w:t xml:space="preserve"> </w:t>
            </w:r>
            <w:r w:rsidRPr="00D15B43">
              <w:t xml:space="preserve">preamble repetition within additional-ROs,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15B43">
              <w:t xml:space="preserve"> valid additional-ROs and the time period</w:t>
            </w:r>
            <w:r w:rsidRPr="00D15B43">
              <w:rPr>
                <w:rFonts w:eastAsia="SimSun"/>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15B43">
              <w:rPr>
                <w:rFonts w:eastAsia="SimSun"/>
              </w:rPr>
              <w:t xml:space="preserve"> valid additional-ROs</w:t>
            </w:r>
            <w:r w:rsidRPr="00D15B43">
              <w:t>.</w:t>
            </w:r>
          </w:p>
          <w:p w14:paraId="621C4659" w14:textId="77777777" w:rsidR="00D15B43" w:rsidRPr="00D15B43" w:rsidRDefault="00D15B43" w:rsidP="00D15B43">
            <w:pPr>
              <w:pStyle w:val="ListParagraph"/>
              <w:numPr>
                <w:ilvl w:val="0"/>
                <w:numId w:val="52"/>
              </w:numPr>
              <w:rPr>
                <w:rFonts w:ascii="Times New Roman" w:hAnsi="Times New Roman"/>
                <w:sz w:val="24"/>
                <w:szCs w:val="24"/>
              </w:rPr>
            </w:pPr>
            <w:r w:rsidRPr="00D15B43">
              <w:rPr>
                <w:rFonts w:ascii="Times New Roman" w:hAnsi="Times New Roman"/>
                <w:sz w:val="24"/>
                <w:szCs w:val="24"/>
              </w:rPr>
              <w:t xml:space="preserve">the </w:t>
            </w:r>
            <w:proofErr w:type="gramStart"/>
            <w:r w:rsidRPr="00D15B43">
              <w:rPr>
                <w:rFonts w:ascii="Times New Roman" w:hAnsi="Times New Roman"/>
                <w:sz w:val="24"/>
                <w:szCs w:val="24"/>
              </w:rPr>
              <w:t>time period</w:t>
            </w:r>
            <w:proofErr w:type="gramEnd"/>
            <w:r w:rsidRPr="00D15B43">
              <w:rPr>
                <w:rFonts w:ascii="Times New Roman" w:eastAsia="SimSun" w:hAnsi="Times New Roman"/>
                <w:sz w:val="24"/>
                <w:szCs w:val="24"/>
              </w:rPr>
              <w:t xml:space="preserve"> of the set(s) of </w:t>
            </w:r>
            <m:oMath>
              <m:sSubSup>
                <m:sSubSupPr>
                  <m:ctrlPr>
                    <w:rPr>
                      <w:rFonts w:ascii="Cambria Math" w:hAnsi="Cambria Math"/>
                      <w:i/>
                      <w:iCs/>
                      <w:sz w:val="24"/>
                      <w:szCs w:val="24"/>
                    </w:rPr>
                  </m:ctrlPr>
                </m:sSubSupPr>
                <m:e>
                  <m:r>
                    <w:rPr>
                      <w:rFonts w:ascii="Cambria Math" w:hAnsi="Cambria Math"/>
                      <w:sz w:val="24"/>
                      <w:szCs w:val="24"/>
                    </w:rPr>
                    <m:t>N</m:t>
                  </m:r>
                </m:e>
                <m:sub>
                  <m:r>
                    <m:rPr>
                      <m:sty m:val="p"/>
                    </m:rPr>
                    <w:rPr>
                      <w:rFonts w:ascii="Cambria Math" w:hAnsi="Cambria Math"/>
                      <w:sz w:val="24"/>
                      <w:szCs w:val="24"/>
                    </w:rPr>
                    <m:t>preamble</m:t>
                  </m:r>
                </m:sub>
                <m:sup>
                  <m:r>
                    <m:rPr>
                      <m:sty m:val="p"/>
                    </m:rPr>
                    <w:rPr>
                      <w:rFonts w:ascii="Cambria Math" w:hAnsi="Cambria Math"/>
                      <w:sz w:val="24"/>
                      <w:szCs w:val="24"/>
                    </w:rPr>
                    <m:t>rep</m:t>
                  </m:r>
                </m:sup>
              </m:sSubSup>
            </m:oMath>
            <w:r w:rsidRPr="00D15B43">
              <w:rPr>
                <w:rFonts w:ascii="Times New Roman" w:eastAsia="SimSun" w:hAnsi="Times New Roman"/>
                <w:sz w:val="24"/>
                <w:szCs w:val="24"/>
              </w:rPr>
              <w:t xml:space="preserve"> valid additional-ROs is determined separately from the time period for legacy-ROs</w:t>
            </w:r>
          </w:p>
          <w:p w14:paraId="71C3A31D" w14:textId="77777777" w:rsidR="00D15B43" w:rsidRPr="00D15B43" w:rsidRDefault="00D15B43" w:rsidP="00D15B43">
            <w:pPr>
              <w:rPr>
                <w:b/>
                <w:bCs/>
              </w:rPr>
            </w:pPr>
          </w:p>
          <w:p w14:paraId="7955871E" w14:textId="77777777" w:rsidR="00D15B43" w:rsidRPr="00D15B43" w:rsidRDefault="00D15B43" w:rsidP="00D15B43">
            <w:pPr>
              <w:rPr>
                <w:b/>
                <w:bCs/>
              </w:rPr>
            </w:pPr>
            <w:r w:rsidRPr="00D15B43">
              <w:rPr>
                <w:b/>
                <w:bCs/>
              </w:rPr>
              <w:t>Conclusion</w:t>
            </w:r>
          </w:p>
          <w:p w14:paraId="612D8634" w14:textId="77777777" w:rsidR="00D15B43" w:rsidRPr="00D15B43" w:rsidRDefault="00D15B43" w:rsidP="00D15B43">
            <w:r w:rsidRPr="00D15B43">
              <w:t>PRACH transmission with preamble repetitions across additional-ROs and legacy-ROs is not supported.</w:t>
            </w:r>
          </w:p>
          <w:p w14:paraId="2A825FEB" w14:textId="77777777" w:rsidR="00D15B43" w:rsidRPr="00D15B43" w:rsidRDefault="00D15B43" w:rsidP="00D15B43"/>
          <w:p w14:paraId="66A68AD8" w14:textId="77777777" w:rsidR="00D15B43" w:rsidRPr="00D15B43" w:rsidRDefault="00D15B43" w:rsidP="00D15B43">
            <w:pPr>
              <w:rPr>
                <w:b/>
                <w:bCs/>
              </w:rPr>
            </w:pPr>
            <w:r w:rsidRPr="00D15B43">
              <w:rPr>
                <w:b/>
                <w:bCs/>
                <w:highlight w:val="green"/>
              </w:rPr>
              <w:t>Agreement</w:t>
            </w:r>
          </w:p>
          <w:p w14:paraId="1E295D75" w14:textId="77777777" w:rsidR="00D15B43" w:rsidRPr="00D15B43" w:rsidRDefault="00D15B43" w:rsidP="00D15B43">
            <w:pPr>
              <w:rPr>
                <w:bCs/>
              </w:rPr>
            </w:pPr>
            <w:r w:rsidRPr="00D15B43">
              <w:rPr>
                <w:bCs/>
              </w:rPr>
              <w:t xml:space="preserve">For SBFD-aware UEs and </w:t>
            </w:r>
            <w:r w:rsidRPr="00D15B43">
              <w:rPr>
                <w:rFonts w:eastAsia="DengXian"/>
                <w:bCs/>
              </w:rPr>
              <w:t>PRACH mask indication for</w:t>
            </w:r>
            <w:r w:rsidRPr="00D15B43">
              <w:rPr>
                <w:bCs/>
              </w:rPr>
              <w:t xml:space="preserve"> CFRA triggered by PDCCH order, discuss whether/how to indicate/determine additional-RO only, legacy-RO only, or both is used.</w:t>
            </w:r>
          </w:p>
          <w:p w14:paraId="33F314F1" w14:textId="77777777" w:rsidR="00D15B43" w:rsidRPr="00D15B43" w:rsidRDefault="00D15B43" w:rsidP="00D15B43"/>
          <w:p w14:paraId="0F772750" w14:textId="77777777" w:rsidR="00D15B43" w:rsidRPr="00D15B43" w:rsidRDefault="00D15B43" w:rsidP="00D15B43">
            <w:pPr>
              <w:rPr>
                <w:b/>
                <w:bCs/>
              </w:rPr>
            </w:pPr>
            <w:r w:rsidRPr="00D15B43">
              <w:rPr>
                <w:b/>
                <w:bCs/>
                <w:highlight w:val="green"/>
              </w:rPr>
              <w:t>Agreement</w:t>
            </w:r>
          </w:p>
          <w:p w14:paraId="692BDFA8" w14:textId="77777777" w:rsidR="00D15B43" w:rsidRPr="00D15B43" w:rsidRDefault="00D15B43" w:rsidP="00D15B43">
            <w:r w:rsidRPr="00D15B43">
              <w:t>For SBFD aware UEs, for Msg3 PUSCH transmission, reuse Table 8.3-1 in TS 38.213 for determination of the frequency offset for the 2</w:t>
            </w:r>
            <w:r w:rsidRPr="00D15B43">
              <w:rPr>
                <w:vertAlign w:val="superscript"/>
              </w:rPr>
              <w:t>nd</w:t>
            </w:r>
            <w:r w:rsidRPr="00D15B43">
              <w:t xml:space="preserve"> hop, with the update that the frequency offset for 2</w:t>
            </w:r>
            <w:r w:rsidRPr="00D15B43">
              <w:rPr>
                <w:vertAlign w:val="superscript"/>
              </w:rPr>
              <w:t>nd</w:t>
            </w:r>
            <w:r w:rsidRPr="00D15B43">
              <w:t xml:space="preserve"> hop is based on the size of UL usable PRBs.</w:t>
            </w:r>
          </w:p>
          <w:p w14:paraId="533027B1" w14:textId="77777777" w:rsidR="00D15B43" w:rsidRPr="00D15B43" w:rsidRDefault="00D15B43" w:rsidP="00D15B43">
            <w:pPr>
              <w:pStyle w:val="ListParagraph"/>
              <w:numPr>
                <w:ilvl w:val="0"/>
                <w:numId w:val="52"/>
              </w:numPr>
              <w:rPr>
                <w:rFonts w:ascii="Times New Roman" w:hAnsi="Times New Roman"/>
                <w:sz w:val="24"/>
                <w:szCs w:val="24"/>
              </w:rPr>
            </w:pPr>
            <w:r w:rsidRPr="00D15B43">
              <w:rPr>
                <w:rFonts w:ascii="Times New Roman" w:hAnsi="Times New Roman"/>
                <w:sz w:val="24"/>
                <w:szCs w:val="24"/>
              </w:rPr>
              <w:t xml:space="preserve">FFS the case when the value of </w:t>
            </w:r>
            <m:oMath>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UL,hop</m:t>
                  </m:r>
                </m:sub>
              </m:sSub>
            </m:oMath>
            <w:r w:rsidRPr="00D15B43">
              <w:rPr>
                <w:rFonts w:ascii="Times New Roman" w:eastAsiaTheme="minorEastAsia" w:hAnsi="Times New Roman"/>
                <w:iCs/>
                <w:sz w:val="24"/>
                <w:szCs w:val="24"/>
              </w:rPr>
              <w:t>= 11</w:t>
            </w:r>
          </w:p>
          <w:p w14:paraId="796F8E35" w14:textId="77777777" w:rsidR="00D15B43" w:rsidRPr="00D15B43" w:rsidRDefault="00D15B43" w:rsidP="00D15B43">
            <w:pPr>
              <w:pStyle w:val="ListParagraph"/>
              <w:numPr>
                <w:ilvl w:val="0"/>
                <w:numId w:val="52"/>
              </w:numPr>
              <w:rPr>
                <w:rFonts w:ascii="Times New Roman" w:hAnsi="Times New Roman"/>
                <w:sz w:val="24"/>
                <w:szCs w:val="24"/>
              </w:rPr>
            </w:pPr>
            <w:r w:rsidRPr="00D15B43">
              <w:rPr>
                <w:rFonts w:ascii="Times New Roman" w:hAnsi="Times New Roman"/>
                <w:sz w:val="24"/>
                <w:szCs w:val="24"/>
              </w:rPr>
              <w:t>FFS the definition of UL usable PRBs for Msg3 PUSCH transmission</w:t>
            </w:r>
          </w:p>
          <w:p w14:paraId="47AF9073" w14:textId="77777777" w:rsidR="00D15B43" w:rsidRPr="00D15B43" w:rsidRDefault="00D15B43" w:rsidP="00D15B43"/>
          <w:p w14:paraId="354555BC" w14:textId="77777777" w:rsidR="00D15B43" w:rsidRPr="00D15B43" w:rsidRDefault="00D15B43" w:rsidP="00D15B43">
            <w:pPr>
              <w:rPr>
                <w:b/>
                <w:bCs/>
              </w:rPr>
            </w:pPr>
            <w:r w:rsidRPr="00D15B43">
              <w:rPr>
                <w:b/>
                <w:bCs/>
                <w:highlight w:val="green"/>
              </w:rPr>
              <w:t>Agreement</w:t>
            </w:r>
          </w:p>
          <w:p w14:paraId="3FF6CB7D" w14:textId="77777777" w:rsidR="00D15B43" w:rsidRPr="00D15B43" w:rsidRDefault="00D15B43" w:rsidP="00D15B43">
            <w:r w:rsidRPr="00D15B43">
              <w:t xml:space="preserve">For RACH configuration Option 1 with Alt 1-1, for determination of lowest RO of additional-ROs in SBFD symbols, select one from the following alternatives. </w:t>
            </w:r>
          </w:p>
          <w:p w14:paraId="79E94B1B" w14:textId="77777777" w:rsidR="00D15B43" w:rsidRPr="00D15B43" w:rsidRDefault="00D15B43" w:rsidP="00D15B43">
            <w:pPr>
              <w:pStyle w:val="ListParagraph"/>
              <w:numPr>
                <w:ilvl w:val="0"/>
                <w:numId w:val="52"/>
              </w:numPr>
              <w:adjustRightInd w:val="0"/>
              <w:rPr>
                <w:rFonts w:ascii="Times New Roman" w:hAnsi="Times New Roman"/>
                <w:sz w:val="24"/>
                <w:szCs w:val="24"/>
              </w:rPr>
            </w:pPr>
            <w:r w:rsidRPr="00D15B43">
              <w:rPr>
                <w:rFonts w:ascii="Times New Roman" w:hAnsi="Times New Roman"/>
                <w:sz w:val="24"/>
                <w:szCs w:val="24"/>
              </w:rPr>
              <w:t xml:space="preserve">Alt 1: </w:t>
            </w:r>
            <w:bookmarkStart w:id="1" w:name="OLE_LINK5"/>
            <w:bookmarkStart w:id="2" w:name="OLE_LINK6"/>
            <w:r w:rsidRPr="00D15B43">
              <w:rPr>
                <w:rFonts w:ascii="Times New Roman" w:hAnsi="Times New Roman"/>
                <w:sz w:val="24"/>
                <w:szCs w:val="24"/>
              </w:rPr>
              <w:t>The</w:t>
            </w:r>
            <w:r w:rsidRPr="00D15B43">
              <w:rPr>
                <w:rFonts w:ascii="Times New Roman" w:hAnsi="Times New Roman"/>
                <w:i/>
                <w:iCs/>
                <w:sz w:val="24"/>
                <w:szCs w:val="24"/>
              </w:rPr>
              <w:t xml:space="preserve"> </w:t>
            </w:r>
            <w:r w:rsidRPr="00D15B43">
              <w:rPr>
                <w:rFonts w:ascii="Times New Roman" w:hAnsi="Times New Roman"/>
                <w:sz w:val="24"/>
                <w:szCs w:val="24"/>
              </w:rPr>
              <w:t>parameter</w:t>
            </w:r>
            <w:r w:rsidRPr="00D15B43">
              <w:rPr>
                <w:rFonts w:ascii="Times New Roman" w:hAnsi="Times New Roman"/>
                <w:i/>
                <w:iCs/>
                <w:sz w:val="24"/>
                <w:szCs w:val="24"/>
              </w:rPr>
              <w:t xml:space="preserve"> msg1-FrequencyStart </w:t>
            </w:r>
            <w:r w:rsidRPr="00D15B43">
              <w:rPr>
                <w:rFonts w:ascii="Times New Roman" w:hAnsi="Times New Roman"/>
                <w:sz w:val="24"/>
                <w:szCs w:val="24"/>
              </w:rPr>
              <w:t xml:space="preserve">in </w:t>
            </w:r>
            <w:proofErr w:type="spellStart"/>
            <w:r w:rsidRPr="00D15B43">
              <w:rPr>
                <w:rFonts w:ascii="Times New Roman" w:hAnsi="Times New Roman"/>
                <w:i/>
                <w:iCs/>
                <w:sz w:val="24"/>
                <w:szCs w:val="24"/>
              </w:rPr>
              <w:t>rach-ConfigCommon</w:t>
            </w:r>
            <w:proofErr w:type="spellEnd"/>
            <w:r w:rsidRPr="00D15B43">
              <w:rPr>
                <w:rFonts w:ascii="Times New Roman" w:hAnsi="Times New Roman"/>
                <w:sz w:val="24"/>
                <w:szCs w:val="24"/>
              </w:rPr>
              <w:t xml:space="preserve"> is applied with no reinterpretation</w:t>
            </w:r>
            <w:bookmarkEnd w:id="1"/>
            <w:bookmarkEnd w:id="2"/>
            <w:r w:rsidRPr="00D15B43">
              <w:rPr>
                <w:rFonts w:ascii="Times New Roman" w:hAnsi="Times New Roman"/>
                <w:sz w:val="24"/>
                <w:szCs w:val="24"/>
              </w:rPr>
              <w:t>.</w:t>
            </w:r>
          </w:p>
          <w:p w14:paraId="05F33CB4" w14:textId="77777777" w:rsidR="00D15B43" w:rsidRPr="00D15B43" w:rsidRDefault="00D15B43" w:rsidP="00D15B43">
            <w:pPr>
              <w:pStyle w:val="ListParagraph"/>
              <w:numPr>
                <w:ilvl w:val="0"/>
                <w:numId w:val="52"/>
              </w:numPr>
              <w:adjustRightInd w:val="0"/>
              <w:rPr>
                <w:rFonts w:ascii="Times New Roman" w:hAnsi="Times New Roman"/>
                <w:sz w:val="24"/>
                <w:szCs w:val="24"/>
              </w:rPr>
            </w:pPr>
            <w:r w:rsidRPr="00D15B43">
              <w:rPr>
                <w:rFonts w:ascii="Times New Roman" w:hAnsi="Times New Roman"/>
                <w:sz w:val="24"/>
                <w:szCs w:val="24"/>
              </w:rPr>
              <w:t>Alt 2-1: The</w:t>
            </w:r>
            <w:r w:rsidRPr="00D15B43">
              <w:rPr>
                <w:rFonts w:ascii="Times New Roman" w:hAnsi="Times New Roman"/>
                <w:i/>
                <w:iCs/>
                <w:sz w:val="24"/>
                <w:szCs w:val="24"/>
              </w:rPr>
              <w:t xml:space="preserve"> </w:t>
            </w:r>
            <w:r w:rsidRPr="00D15B43">
              <w:rPr>
                <w:rFonts w:ascii="Times New Roman" w:hAnsi="Times New Roman"/>
                <w:sz w:val="24"/>
                <w:szCs w:val="24"/>
              </w:rPr>
              <w:t>parameter</w:t>
            </w:r>
            <w:r w:rsidRPr="00D15B43">
              <w:rPr>
                <w:rFonts w:ascii="Times New Roman" w:hAnsi="Times New Roman"/>
                <w:i/>
                <w:iCs/>
                <w:sz w:val="24"/>
                <w:szCs w:val="24"/>
              </w:rPr>
              <w:t xml:space="preserve"> msg1-FrequencyStart </w:t>
            </w:r>
            <w:r w:rsidRPr="00D15B43">
              <w:rPr>
                <w:rFonts w:ascii="Times New Roman" w:hAnsi="Times New Roman"/>
                <w:sz w:val="24"/>
                <w:szCs w:val="24"/>
              </w:rPr>
              <w:t xml:space="preserve">in </w:t>
            </w:r>
            <w:proofErr w:type="spellStart"/>
            <w:r w:rsidRPr="00D15B43">
              <w:rPr>
                <w:rFonts w:ascii="Times New Roman" w:hAnsi="Times New Roman"/>
                <w:i/>
                <w:iCs/>
                <w:sz w:val="24"/>
                <w:szCs w:val="24"/>
              </w:rPr>
              <w:t>rach-ConfigCommon</w:t>
            </w:r>
            <w:proofErr w:type="spellEnd"/>
            <w:r w:rsidRPr="00D15B43">
              <w:rPr>
                <w:rFonts w:ascii="Times New Roman" w:hAnsi="Times New Roman"/>
                <w:sz w:val="24"/>
                <w:szCs w:val="24"/>
              </w:rPr>
              <w:t xml:space="preserve"> is reinterpreted as the frequency offset of lowest RO in frequency domain with respective to the lowest PRB of UL usable PRBs.</w:t>
            </w:r>
          </w:p>
          <w:p w14:paraId="5F6C7C76" w14:textId="77777777" w:rsidR="00D15B43" w:rsidRPr="00D15B43" w:rsidRDefault="00D15B43" w:rsidP="00D15B43">
            <w:pPr>
              <w:pStyle w:val="ListParagraph"/>
              <w:numPr>
                <w:ilvl w:val="0"/>
                <w:numId w:val="52"/>
              </w:numPr>
              <w:adjustRightInd w:val="0"/>
              <w:rPr>
                <w:rFonts w:ascii="Times New Roman" w:hAnsi="Times New Roman"/>
                <w:sz w:val="24"/>
                <w:szCs w:val="24"/>
              </w:rPr>
            </w:pPr>
            <w:r w:rsidRPr="00D15B43">
              <w:rPr>
                <w:rFonts w:ascii="Times New Roman" w:hAnsi="Times New Roman"/>
                <w:sz w:val="24"/>
                <w:szCs w:val="24"/>
              </w:rPr>
              <w:lastRenderedPageBreak/>
              <w:t xml:space="preserve">Alt 2-3: The frequency offset of lowest RO in frequency domain with respective to the lowest PRB of UL usable PRBs is equal to </w:t>
            </w:r>
            <w:r w:rsidRPr="00D15B43">
              <w:rPr>
                <w:rFonts w:ascii="Times New Roman" w:hAnsi="Times New Roman"/>
                <w:i/>
                <w:iCs/>
                <w:sz w:val="24"/>
                <w:szCs w:val="24"/>
              </w:rPr>
              <w:t>mod</w:t>
            </w:r>
            <w:r w:rsidRPr="00D15B43">
              <w:rPr>
                <w:rFonts w:ascii="Times New Roman" w:hAnsi="Times New Roman"/>
                <w:sz w:val="24"/>
                <w:szCs w:val="24"/>
              </w:rPr>
              <w:t xml:space="preserve"> (</w:t>
            </w:r>
            <w:r w:rsidRPr="00D15B43">
              <w:rPr>
                <w:rFonts w:ascii="Times New Roman" w:hAnsi="Times New Roman"/>
                <w:i/>
                <w:iCs/>
                <w:sz w:val="24"/>
                <w:szCs w:val="24"/>
              </w:rPr>
              <w:t>msg1-FrequencyStart</w:t>
            </w:r>
            <w:r w:rsidRPr="00D15B43">
              <w:rPr>
                <w:rFonts w:ascii="Times New Roman" w:hAnsi="Times New Roman"/>
                <w:sz w:val="24"/>
                <w:szCs w:val="24"/>
              </w:rPr>
              <w:t>, bandwidth of UL usable PRBs).</w:t>
            </w:r>
          </w:p>
          <w:p w14:paraId="5FEFA81C" w14:textId="77777777" w:rsidR="00D15B43" w:rsidRPr="00D15B43" w:rsidRDefault="00D15B43" w:rsidP="00D15B43">
            <w:pPr>
              <w:pStyle w:val="ListParagraph"/>
              <w:numPr>
                <w:ilvl w:val="0"/>
                <w:numId w:val="52"/>
              </w:numPr>
              <w:adjustRightInd w:val="0"/>
              <w:rPr>
                <w:rFonts w:ascii="Times New Roman" w:hAnsi="Times New Roman"/>
                <w:sz w:val="24"/>
                <w:szCs w:val="24"/>
              </w:rPr>
            </w:pPr>
            <w:r w:rsidRPr="00D15B43">
              <w:rPr>
                <w:rFonts w:ascii="Times New Roman" w:hAnsi="Times New Roman"/>
                <w:sz w:val="24"/>
                <w:szCs w:val="24"/>
              </w:rPr>
              <w:t>FFS: Possible modifications</w:t>
            </w:r>
          </w:p>
          <w:p w14:paraId="081133EF" w14:textId="77777777" w:rsidR="00D15B43" w:rsidRPr="00D15B43" w:rsidRDefault="00D15B43" w:rsidP="00D15B43"/>
          <w:p w14:paraId="170211AC" w14:textId="77777777" w:rsidR="00D15B43" w:rsidRPr="00D15B43" w:rsidRDefault="00D15B43" w:rsidP="00D15B43">
            <w:pPr>
              <w:rPr>
                <w:b/>
                <w:bCs/>
              </w:rPr>
            </w:pPr>
            <w:r w:rsidRPr="00D15B43">
              <w:rPr>
                <w:b/>
                <w:bCs/>
              </w:rPr>
              <w:t>Conclusion</w:t>
            </w:r>
          </w:p>
          <w:p w14:paraId="456CAFA7" w14:textId="77777777" w:rsidR="00D15B43" w:rsidRPr="00D15B43" w:rsidRDefault="00D15B43" w:rsidP="00D15B43">
            <w:r w:rsidRPr="00D15B43">
              <w:t>There is no consensus in RAN1 to support the following in Rel-19:</w:t>
            </w:r>
          </w:p>
          <w:p w14:paraId="759B6E09" w14:textId="77777777" w:rsidR="00D15B43" w:rsidRPr="00D15B43" w:rsidRDefault="00D15B43" w:rsidP="00D15B43">
            <w:pPr>
              <w:pStyle w:val="ListParagraph"/>
              <w:numPr>
                <w:ilvl w:val="0"/>
                <w:numId w:val="52"/>
              </w:numPr>
              <w:rPr>
                <w:rFonts w:ascii="Times New Roman" w:hAnsi="Times New Roman"/>
                <w:sz w:val="24"/>
                <w:szCs w:val="24"/>
              </w:rPr>
            </w:pPr>
            <w:r w:rsidRPr="00D15B43">
              <w:rPr>
                <w:rFonts w:ascii="Times New Roman" w:hAnsi="Times New Roman"/>
                <w:sz w:val="24"/>
                <w:szCs w:val="24"/>
              </w:rPr>
              <w:t>Enabling both RACH configuration Option 1 and Option 2 for SBFD random access operation in a cell from network side.</w:t>
            </w:r>
          </w:p>
          <w:p w14:paraId="5EEC8C29" w14:textId="2C158911" w:rsidR="008E2616" w:rsidRPr="00D15B43" w:rsidRDefault="008E2616" w:rsidP="003B77E7"/>
        </w:tc>
      </w:tr>
    </w:tbl>
    <w:p w14:paraId="65E8C13E" w14:textId="5232648D" w:rsidR="006400C7" w:rsidRPr="006400C7" w:rsidRDefault="00FF3EEB" w:rsidP="000668C5">
      <w:pPr>
        <w:spacing w:before="120"/>
        <w:jc w:val="both"/>
      </w:pPr>
      <w:r>
        <w:lastRenderedPageBreak/>
        <w:t>T</w:t>
      </w:r>
      <w:r w:rsidR="006400C7">
        <w:t>his contribution</w:t>
      </w:r>
      <w:r>
        <w:t xml:space="preserve"> provides</w:t>
      </w:r>
      <w:r w:rsidR="00991887">
        <w:t xml:space="preserve"> our </w:t>
      </w:r>
      <w:r w:rsidR="006A669F">
        <w:t>views on</w:t>
      </w:r>
      <w:r w:rsidR="00385112">
        <w:t xml:space="preserve"> </w:t>
      </w:r>
      <w:r w:rsidR="00A31DF4">
        <w:t xml:space="preserve">random access operation </w:t>
      </w:r>
      <w:r w:rsidR="00515F09">
        <w:t>i</w:t>
      </w:r>
      <w:r w:rsidR="00A31DF4">
        <w:t xml:space="preserve">n </w:t>
      </w:r>
      <w:r w:rsidR="000668C5">
        <w:t xml:space="preserve">the </w:t>
      </w:r>
      <w:r w:rsidR="00A31DF4">
        <w:t>SBFD sub</w:t>
      </w:r>
      <w:r w:rsidR="000668C5">
        <w:t>-</w:t>
      </w:r>
      <w:r w:rsidR="00A31DF4">
        <w:t>band</w:t>
      </w:r>
      <w:r w:rsidR="00385112">
        <w:t xml:space="preserve">. </w:t>
      </w:r>
    </w:p>
    <w:p w14:paraId="05B5772E" w14:textId="1512467D" w:rsidR="0003353A" w:rsidRDefault="00EA5A5B" w:rsidP="00447B1C">
      <w:pPr>
        <w:pStyle w:val="Heading1"/>
      </w:pPr>
      <w:r>
        <w:t>Discussion</w:t>
      </w:r>
    </w:p>
    <w:p w14:paraId="26AD861A" w14:textId="0D555366" w:rsidR="004D7235" w:rsidRPr="004D7235" w:rsidRDefault="004D7235" w:rsidP="004D7235">
      <w:pPr>
        <w:spacing w:before="120"/>
        <w:jc w:val="both"/>
        <w:rPr>
          <w:b/>
          <w:bCs/>
          <w:u w:val="single"/>
        </w:rPr>
      </w:pPr>
      <w:r w:rsidRPr="004D7235">
        <w:rPr>
          <w:b/>
          <w:bCs/>
          <w:u w:val="single"/>
        </w:rPr>
        <w:t>E</w:t>
      </w:r>
      <w:r>
        <w:rPr>
          <w:b/>
          <w:bCs/>
          <w:u w:val="single"/>
        </w:rPr>
        <w:t>nabling RACH configuration Option</w:t>
      </w:r>
      <w:r w:rsidR="003454A8">
        <w:rPr>
          <w:b/>
          <w:bCs/>
          <w:u w:val="single"/>
        </w:rPr>
        <w:t xml:space="preserve"> </w:t>
      </w:r>
      <w:r>
        <w:rPr>
          <w:b/>
          <w:bCs/>
          <w:u w:val="single"/>
        </w:rPr>
        <w:t>1</w:t>
      </w:r>
    </w:p>
    <w:p w14:paraId="1FD0A4A9" w14:textId="58AE6843" w:rsidR="003454A8" w:rsidRDefault="003454A8" w:rsidP="009A24BC">
      <w:pPr>
        <w:spacing w:before="120" w:after="120"/>
        <w:jc w:val="both"/>
      </w:pPr>
      <w:r>
        <w:t>F</w:t>
      </w:r>
      <w:r w:rsidRPr="003454A8">
        <w:t>or RACH configuration Option 1, a single RACH configuration is employed for both legacy UE and SBFD-aware UE to determine the RACH occasion. Generally, it is preferable to avoid introducing new RRC parameters for Option 1. However, consider</w:t>
      </w:r>
      <w:r w:rsidR="00BA268B">
        <w:t>ing</w:t>
      </w:r>
      <w:r w:rsidRPr="003454A8">
        <w:t xml:space="preserve"> </w:t>
      </w:r>
      <w:proofErr w:type="spellStart"/>
      <w:r>
        <w:t>gNB</w:t>
      </w:r>
      <w:proofErr w:type="spellEnd"/>
      <w:r>
        <w:t>-to-</w:t>
      </w:r>
      <w:proofErr w:type="spellStart"/>
      <w:r>
        <w:t>gNB</w:t>
      </w:r>
      <w:proofErr w:type="spellEnd"/>
      <w:r>
        <w:t xml:space="preserve"> </w:t>
      </w:r>
      <w:r w:rsidRPr="003454A8">
        <w:t>cross-link interference,</w:t>
      </w:r>
      <w:r>
        <w:t xml:space="preserve"> </w:t>
      </w:r>
      <w:r w:rsidRPr="003454A8">
        <w:t xml:space="preserve">separate PRACH power control parameters for transmission in SBFD symbols </w:t>
      </w:r>
      <w:r w:rsidR="00BA268B">
        <w:t>was agreed in the last RAN1 meeting.</w:t>
      </w:r>
      <w:r w:rsidRPr="003454A8">
        <w:t xml:space="preserve"> These new parameters could implicitly enable SBFD random access operation for RACH configuration Option 1</w:t>
      </w:r>
      <w:r w:rsidR="00BA268B">
        <w:t xml:space="preserve"> without the need to introduce new RRC parameter</w:t>
      </w:r>
      <w:r w:rsidRPr="003454A8">
        <w:t xml:space="preserve">. </w:t>
      </w:r>
    </w:p>
    <w:p w14:paraId="737395A9" w14:textId="3FB2F146" w:rsidR="00BA268B" w:rsidRPr="00BA268B" w:rsidRDefault="006F24D4" w:rsidP="00BA268B">
      <w:pPr>
        <w:spacing w:before="120" w:after="120"/>
        <w:jc w:val="both"/>
        <w:rPr>
          <w:i/>
          <w:iCs/>
        </w:rPr>
      </w:pPr>
      <w:r w:rsidRPr="00D906A0">
        <w:rPr>
          <w:b/>
          <w:bCs/>
          <w:i/>
          <w:iCs/>
          <w:u w:val="single"/>
        </w:rPr>
        <w:t xml:space="preserve">Proposal </w:t>
      </w:r>
      <w:r w:rsidR="00EA1C47">
        <w:rPr>
          <w:b/>
          <w:bCs/>
          <w:i/>
          <w:iCs/>
          <w:u w:val="single"/>
        </w:rPr>
        <w:t>1</w:t>
      </w:r>
      <w:r w:rsidRPr="00D906A0">
        <w:rPr>
          <w:b/>
          <w:bCs/>
          <w:i/>
          <w:iCs/>
          <w:u w:val="single"/>
        </w:rPr>
        <w:t>:</w:t>
      </w:r>
      <w:r w:rsidR="00BA268B">
        <w:rPr>
          <w:i/>
          <w:iCs/>
        </w:rPr>
        <w:t xml:space="preserve"> N</w:t>
      </w:r>
      <w:r w:rsidR="00BA268B" w:rsidRPr="00BA268B">
        <w:rPr>
          <w:i/>
          <w:iCs/>
        </w:rPr>
        <w:t>etwork implicitly indicates whether RACH configuration Option 1 for SBFD random access operation is enabled or not via separate PRACH power control parameters configuration</w:t>
      </w:r>
      <w:r w:rsidR="00BA268B">
        <w:rPr>
          <w:i/>
          <w:iCs/>
        </w:rPr>
        <w:t>.</w:t>
      </w:r>
    </w:p>
    <w:p w14:paraId="15659D67" w14:textId="1883103B" w:rsidR="00EE3D84" w:rsidRDefault="00EE3D84" w:rsidP="009A24BC">
      <w:pPr>
        <w:spacing w:before="120" w:after="120"/>
        <w:jc w:val="both"/>
        <w:rPr>
          <w:b/>
          <w:bCs/>
          <w:u w:val="single"/>
        </w:rPr>
      </w:pPr>
      <w:r>
        <w:rPr>
          <w:b/>
          <w:bCs/>
          <w:u w:val="single"/>
        </w:rPr>
        <w:t xml:space="preserve">Interpretation of </w:t>
      </w:r>
      <w:r w:rsidRPr="00EE3D84">
        <w:rPr>
          <w:b/>
          <w:bCs/>
          <w:i/>
          <w:iCs/>
          <w:u w:val="single"/>
        </w:rPr>
        <w:t>msg1-FrequencyStart</w:t>
      </w:r>
    </w:p>
    <w:p w14:paraId="19F0C362" w14:textId="4D48827F" w:rsidR="00EE3D84" w:rsidRDefault="00EE3D84" w:rsidP="009A24BC">
      <w:pPr>
        <w:spacing w:before="120" w:after="120"/>
        <w:jc w:val="both"/>
      </w:pPr>
      <w:r w:rsidRPr="00EE3D84">
        <w:t>Regarding</w:t>
      </w:r>
      <w:r>
        <w:t xml:space="preserve"> how to interpretate the parameter </w:t>
      </w:r>
      <w:r w:rsidRPr="00EE3D84">
        <w:rPr>
          <w:i/>
          <w:iCs/>
        </w:rPr>
        <w:t>msg1-FrequencyStart</w:t>
      </w:r>
      <w:r w:rsidRPr="00EE3D84">
        <w:t xml:space="preserve"> in </w:t>
      </w:r>
      <w:proofErr w:type="spellStart"/>
      <w:r w:rsidRPr="00EE3D84">
        <w:rPr>
          <w:i/>
          <w:iCs/>
        </w:rPr>
        <w:t>rach-</w:t>
      </w:r>
      <w:proofErr w:type="gramStart"/>
      <w:r w:rsidRPr="00EE3D84">
        <w:rPr>
          <w:i/>
          <w:iCs/>
        </w:rPr>
        <w:t>ConfigCommon</w:t>
      </w:r>
      <w:proofErr w:type="spellEnd"/>
      <w:r w:rsidRPr="00EE3D84">
        <w:t xml:space="preserve"> </w:t>
      </w:r>
      <w:r w:rsidR="001B64F3">
        <w:t>,</w:t>
      </w:r>
      <w:proofErr w:type="gramEnd"/>
      <w:r w:rsidR="001B64F3">
        <w:t xml:space="preserve"> several alternatives were discussed</w:t>
      </w:r>
      <w:r w:rsidR="00A1565B">
        <w:t xml:space="preserve"> in last RAN1 meeting</w:t>
      </w:r>
      <w:r w:rsidR="001B64F3">
        <w:t xml:space="preserve">. The simple solution is just to reuse current definition of parameter </w:t>
      </w:r>
      <w:r w:rsidR="001B64F3" w:rsidRPr="00EE3D84">
        <w:rPr>
          <w:i/>
          <w:iCs/>
        </w:rPr>
        <w:t>msg1-Frequency</w:t>
      </w:r>
      <w:r w:rsidR="001B64F3">
        <w:t>. It’s up to network configuration whether the valid ROs are within the uplink usable PRBs. As for other alternatives, additional configuration restrictions are still needed to make sure the ROs are within the uplink usable PRBs. The design targets of RACH configuration Option 1 are to reduce the standard and implementation impacts, but not the configuration flexibility</w:t>
      </w:r>
      <w:r w:rsidR="0083218C">
        <w:t>.</w:t>
      </w:r>
    </w:p>
    <w:p w14:paraId="5F204CBD" w14:textId="4051EA00" w:rsidR="00E27027" w:rsidRDefault="00EE3D84" w:rsidP="00EF72F1">
      <w:pPr>
        <w:spacing w:before="120" w:after="120"/>
        <w:jc w:val="both"/>
        <w:rPr>
          <w:i/>
          <w:iCs/>
        </w:rPr>
      </w:pPr>
      <w:r w:rsidRPr="00D906A0">
        <w:rPr>
          <w:b/>
          <w:bCs/>
          <w:i/>
          <w:iCs/>
          <w:u w:val="single"/>
        </w:rPr>
        <w:t xml:space="preserve">Proposal </w:t>
      </w:r>
      <w:r w:rsidR="00880D0F">
        <w:rPr>
          <w:b/>
          <w:bCs/>
          <w:i/>
          <w:iCs/>
          <w:u w:val="single"/>
        </w:rPr>
        <w:t>2</w:t>
      </w:r>
      <w:r w:rsidRPr="00D906A0">
        <w:rPr>
          <w:b/>
          <w:bCs/>
          <w:i/>
          <w:iCs/>
          <w:u w:val="single"/>
        </w:rPr>
        <w:t>:</w:t>
      </w:r>
      <w:r w:rsidR="002C2412" w:rsidRPr="002C2412">
        <w:rPr>
          <w:b/>
          <w:bCs/>
        </w:rPr>
        <w:t xml:space="preserve"> </w:t>
      </w:r>
      <w:r w:rsidR="00E27027">
        <w:rPr>
          <w:i/>
          <w:iCs/>
        </w:rPr>
        <w:t xml:space="preserve">For </w:t>
      </w:r>
      <w:r w:rsidR="00E27027" w:rsidRPr="00D15B43">
        <w:rPr>
          <w:i/>
          <w:iCs/>
        </w:rPr>
        <w:t>msg1-FrequencyStart</w:t>
      </w:r>
      <w:r w:rsidR="00E27027">
        <w:rPr>
          <w:i/>
          <w:iCs/>
        </w:rPr>
        <w:t xml:space="preserve"> interpretation in RACH configuration Option 1, Alt1 is support.</w:t>
      </w:r>
    </w:p>
    <w:p w14:paraId="1E53ADC5" w14:textId="3D70AF35" w:rsidR="00EE3D84" w:rsidRPr="00C67033" w:rsidRDefault="00E27027" w:rsidP="009A24BC">
      <w:pPr>
        <w:pStyle w:val="ListParagraph"/>
        <w:numPr>
          <w:ilvl w:val="0"/>
          <w:numId w:val="52"/>
        </w:numPr>
        <w:spacing w:before="120" w:after="120"/>
        <w:jc w:val="both"/>
        <w:rPr>
          <w:rFonts w:ascii="Times New Roman" w:hAnsi="Times New Roman"/>
          <w:i/>
          <w:iCs/>
          <w:sz w:val="24"/>
          <w:szCs w:val="24"/>
        </w:rPr>
      </w:pPr>
      <w:r w:rsidRPr="00C67033">
        <w:rPr>
          <w:rFonts w:ascii="Times New Roman" w:hAnsi="Times New Roman"/>
          <w:i/>
          <w:iCs/>
          <w:sz w:val="24"/>
          <w:szCs w:val="24"/>
        </w:rPr>
        <w:t xml:space="preserve">Alt 1: </w:t>
      </w:r>
      <w:r w:rsidR="00EA1C47" w:rsidRPr="00EA1C47">
        <w:rPr>
          <w:rFonts w:ascii="Times New Roman" w:hAnsi="Times New Roman"/>
          <w:i/>
          <w:iCs/>
          <w:sz w:val="24"/>
          <w:szCs w:val="24"/>
        </w:rPr>
        <w:t xml:space="preserve">The parameter msg1-FrequencyStart in </w:t>
      </w:r>
      <w:proofErr w:type="spellStart"/>
      <w:r w:rsidR="00EA1C47" w:rsidRPr="00EA1C47">
        <w:rPr>
          <w:rFonts w:ascii="Times New Roman" w:hAnsi="Times New Roman"/>
          <w:i/>
          <w:iCs/>
          <w:sz w:val="24"/>
          <w:szCs w:val="24"/>
        </w:rPr>
        <w:t>rach-ConfigCommon</w:t>
      </w:r>
      <w:proofErr w:type="spellEnd"/>
      <w:r w:rsidR="00EA1C47" w:rsidRPr="00EA1C47">
        <w:rPr>
          <w:rFonts w:ascii="Times New Roman" w:hAnsi="Times New Roman"/>
          <w:i/>
          <w:iCs/>
          <w:sz w:val="24"/>
          <w:szCs w:val="24"/>
        </w:rPr>
        <w:t xml:space="preserve"> is applied with no reinterpretation</w:t>
      </w:r>
      <w:r w:rsidRPr="00C67033">
        <w:rPr>
          <w:rFonts w:ascii="Times New Roman" w:hAnsi="Times New Roman"/>
          <w:i/>
          <w:iCs/>
          <w:sz w:val="24"/>
          <w:szCs w:val="24"/>
        </w:rPr>
        <w:t>.</w:t>
      </w:r>
    </w:p>
    <w:p w14:paraId="1D171AC4" w14:textId="21069A99" w:rsidR="00DE7FA5" w:rsidRPr="009A24BC" w:rsidRDefault="008A50AD" w:rsidP="009A24BC">
      <w:pPr>
        <w:spacing w:before="120" w:after="120"/>
        <w:jc w:val="both"/>
      </w:pPr>
      <w:r>
        <w:rPr>
          <w:b/>
          <w:bCs/>
          <w:u w:val="single"/>
        </w:rPr>
        <w:t xml:space="preserve">PRACH </w:t>
      </w:r>
      <w:r w:rsidR="00BE55A8">
        <w:rPr>
          <w:b/>
          <w:bCs/>
          <w:u w:val="single"/>
        </w:rPr>
        <w:t>Power Control</w:t>
      </w:r>
    </w:p>
    <w:p w14:paraId="28CA50C0" w14:textId="521F4EAA" w:rsidR="001437C9" w:rsidRPr="00036426" w:rsidRDefault="00036426" w:rsidP="001437C9">
      <w:pPr>
        <w:spacing w:before="120" w:after="120"/>
        <w:jc w:val="both"/>
      </w:pPr>
      <w:r>
        <w:t>Regarding the PRACH power control in SBFD symbols, due to t</w:t>
      </w:r>
      <w:r w:rsidR="00D4075B">
        <w:t xml:space="preserve">he interference level in SBFD symbol and UL symbols </w:t>
      </w:r>
      <w:r>
        <w:t>being</w:t>
      </w:r>
      <w:r w:rsidR="00D4075B">
        <w:t xml:space="preserve"> different, it makes sense to configure separate power control parameters for preamble transmission in SBFD symbols to achieve a similar preamble detection performance in SBFD symbol and UL symbols. Currently</w:t>
      </w:r>
      <w:r>
        <w:t>, the</w:t>
      </w:r>
      <w:r w:rsidR="00D4075B">
        <w:t xml:space="preserve"> PRACH target reception power is determined according to the below formula according to TS38.321.</w:t>
      </w:r>
      <w:r w:rsidR="0030732E">
        <w:t xml:space="preserve"> To support separate PRACH power control</w:t>
      </w:r>
      <w:r>
        <w:t xml:space="preserve"> for RACH configuration Option 1</w:t>
      </w:r>
      <w:r w:rsidR="0030732E">
        <w:t xml:space="preserve">, the following parameters would be additionally configured for PRACH transmission in RO configured in SBFD symbols i.e., </w:t>
      </w:r>
      <w:proofErr w:type="spellStart"/>
      <w:r w:rsidR="0030732E" w:rsidRPr="000374BB">
        <w:rPr>
          <w:i/>
          <w:iCs/>
          <w:color w:val="000000"/>
        </w:rPr>
        <w:t>preambleReceivedTargetPower</w:t>
      </w:r>
      <w:proofErr w:type="spellEnd"/>
      <w:r w:rsidR="0030732E">
        <w:rPr>
          <w:i/>
          <w:iCs/>
          <w:color w:val="000000"/>
        </w:rPr>
        <w:t xml:space="preserve">, </w:t>
      </w:r>
      <w:proofErr w:type="spellStart"/>
      <w:r w:rsidR="0030732E" w:rsidRPr="000374BB">
        <w:rPr>
          <w:i/>
          <w:iCs/>
        </w:rPr>
        <w:t>powerRampingStep</w:t>
      </w:r>
      <w:proofErr w:type="spellEnd"/>
      <w:r w:rsidR="0030732E">
        <w:t xml:space="preserve">, and </w:t>
      </w:r>
      <w:proofErr w:type="spellStart"/>
      <w:r w:rsidR="0030732E" w:rsidRPr="003F2DDA">
        <w:rPr>
          <w:i/>
          <w:iCs/>
        </w:rPr>
        <w:t>preambleTransMax</w:t>
      </w:r>
      <w:proofErr w:type="spellEnd"/>
      <w:r w:rsidRPr="00036426">
        <w:t>.</w:t>
      </w:r>
    </w:p>
    <w:tbl>
      <w:tblPr>
        <w:tblStyle w:val="TableGrid"/>
        <w:tblW w:w="0" w:type="auto"/>
        <w:tblLook w:val="04A0" w:firstRow="1" w:lastRow="0" w:firstColumn="1" w:lastColumn="0" w:noHBand="0" w:noVBand="1"/>
      </w:tblPr>
      <w:tblGrid>
        <w:gridCol w:w="9629"/>
      </w:tblGrid>
      <w:tr w:rsidR="001437C9" w14:paraId="78B951D0" w14:textId="77777777" w:rsidTr="00745C2D">
        <w:tc>
          <w:tcPr>
            <w:tcW w:w="9629" w:type="dxa"/>
          </w:tcPr>
          <w:p w14:paraId="7488AFBD" w14:textId="77777777" w:rsidR="001437C9" w:rsidRPr="000374BB" w:rsidRDefault="001437C9" w:rsidP="00745C2D">
            <w:r w:rsidRPr="000374BB">
              <w:rPr>
                <w:i/>
                <w:iCs/>
                <w:color w:val="000000"/>
              </w:rPr>
              <w:lastRenderedPageBreak/>
              <w:t xml:space="preserve">PREAMBLE_RECEIVED_TARGET_POWER </w:t>
            </w:r>
            <w:r w:rsidRPr="000374BB">
              <w:rPr>
                <w:color w:val="000000"/>
              </w:rPr>
              <w:t xml:space="preserve">= </w:t>
            </w:r>
            <w:proofErr w:type="spellStart"/>
            <w:r w:rsidRPr="000374BB">
              <w:rPr>
                <w:i/>
                <w:iCs/>
                <w:color w:val="000000"/>
              </w:rPr>
              <w:t>preambleReceivedTargetPower</w:t>
            </w:r>
            <w:proofErr w:type="spellEnd"/>
            <w:r w:rsidRPr="000374BB">
              <w:rPr>
                <w:i/>
                <w:iCs/>
                <w:color w:val="000000"/>
              </w:rPr>
              <w:t xml:space="preserve"> </w:t>
            </w:r>
            <w:r w:rsidRPr="000374BB">
              <w:rPr>
                <w:color w:val="000000"/>
              </w:rPr>
              <w:t xml:space="preserve">+ </w:t>
            </w:r>
            <w:r w:rsidRPr="000374BB">
              <w:rPr>
                <w:i/>
                <w:iCs/>
                <w:color w:val="000000"/>
              </w:rPr>
              <w:t xml:space="preserve">DELTA_PREAMBLE </w:t>
            </w:r>
            <w:r w:rsidRPr="000374BB">
              <w:rPr>
                <w:color w:val="000000"/>
              </w:rPr>
              <w:t>+ (</w:t>
            </w:r>
            <w:r w:rsidRPr="000374BB">
              <w:rPr>
                <w:i/>
                <w:iCs/>
                <w:color w:val="000000"/>
              </w:rPr>
              <w:t xml:space="preserve">PREAMBLE_POWER_RAMPING_COUNTER </w:t>
            </w:r>
            <w:r w:rsidRPr="000374BB">
              <w:rPr>
                <w:color w:val="000000"/>
              </w:rPr>
              <w:t xml:space="preserve">– 1) × </w:t>
            </w:r>
            <w:r w:rsidRPr="000374BB">
              <w:rPr>
                <w:i/>
                <w:iCs/>
                <w:color w:val="000000"/>
              </w:rPr>
              <w:t>PREAMBLE_POWER_RAMPING_STEP + POWER_OFFSET_2STEP_</w:t>
            </w:r>
            <w:proofErr w:type="gramStart"/>
            <w:r w:rsidRPr="000374BB">
              <w:rPr>
                <w:i/>
                <w:iCs/>
                <w:color w:val="000000"/>
              </w:rPr>
              <w:t>RA</w:t>
            </w:r>
            <w:r w:rsidRPr="000374BB">
              <w:rPr>
                <w:color w:val="000000"/>
              </w:rPr>
              <w:t>;</w:t>
            </w:r>
            <w:proofErr w:type="gramEnd"/>
          </w:p>
          <w:p w14:paraId="3ACADC46" w14:textId="77777777" w:rsidR="001437C9" w:rsidRPr="000374BB" w:rsidRDefault="001437C9" w:rsidP="00745C2D">
            <w:pPr>
              <w:spacing w:after="120"/>
            </w:pPr>
          </w:p>
          <w:p w14:paraId="13713197" w14:textId="77777777" w:rsidR="001437C9" w:rsidRPr="000374BB" w:rsidRDefault="001437C9" w:rsidP="00745C2D">
            <w:pPr>
              <w:rPr>
                <w:color w:val="000000"/>
              </w:rPr>
            </w:pPr>
            <w:r w:rsidRPr="000374BB">
              <w:t xml:space="preserve">where PREAMBLE_RECEIVED_TARGET_POWER is the receive target power value. </w:t>
            </w:r>
            <w:proofErr w:type="spellStart"/>
            <w:r w:rsidRPr="000374BB">
              <w:rPr>
                <w:i/>
                <w:iCs/>
                <w:color w:val="000000"/>
              </w:rPr>
              <w:t>preambleReceivedTargetPower</w:t>
            </w:r>
            <w:proofErr w:type="spellEnd"/>
            <w:r w:rsidRPr="000374BB">
              <w:t xml:space="preserve"> is the </w:t>
            </w:r>
            <w:r w:rsidRPr="000374BB">
              <w:rPr>
                <w:color w:val="000000"/>
              </w:rPr>
              <w:t xml:space="preserve">initial Random Access Preamble power for 4-step RA type which is configured by </w:t>
            </w:r>
            <w:proofErr w:type="spellStart"/>
            <w:proofErr w:type="gramStart"/>
            <w:r w:rsidRPr="000374BB">
              <w:rPr>
                <w:color w:val="000000"/>
              </w:rPr>
              <w:t>gNB</w:t>
            </w:r>
            <w:proofErr w:type="spellEnd"/>
            <w:r w:rsidRPr="000374BB">
              <w:rPr>
                <w:color w:val="000000"/>
              </w:rPr>
              <w:t>;</w:t>
            </w:r>
            <w:proofErr w:type="gramEnd"/>
            <w:r w:rsidRPr="000374BB">
              <w:rPr>
                <w:color w:val="000000"/>
              </w:rPr>
              <w:t xml:space="preserve"> </w:t>
            </w:r>
          </w:p>
          <w:p w14:paraId="78881E42" w14:textId="77777777" w:rsidR="001437C9" w:rsidRPr="000374BB" w:rsidRDefault="001437C9" w:rsidP="00745C2D">
            <w:r w:rsidRPr="000374BB">
              <w:rPr>
                <w:color w:val="000000"/>
              </w:rPr>
              <w:t xml:space="preserve">DELTA_PREAMBLE indicates the preamble </w:t>
            </w:r>
            <w:proofErr w:type="gramStart"/>
            <w:r w:rsidRPr="000374BB">
              <w:rPr>
                <w:color w:val="000000"/>
              </w:rPr>
              <w:t>format based</w:t>
            </w:r>
            <w:proofErr w:type="gramEnd"/>
            <w:r w:rsidRPr="000374BB">
              <w:rPr>
                <w:color w:val="000000"/>
              </w:rPr>
              <w:t xml:space="preserve"> power offset value;</w:t>
            </w:r>
          </w:p>
          <w:p w14:paraId="18FDB0DB" w14:textId="77777777" w:rsidR="001437C9" w:rsidRPr="000374BB" w:rsidRDefault="001437C9" w:rsidP="00745C2D">
            <w:pPr>
              <w:spacing w:after="120"/>
            </w:pPr>
            <w:r w:rsidRPr="000374BB">
              <w:rPr>
                <w:i/>
                <w:iCs/>
                <w:color w:val="000000"/>
              </w:rPr>
              <w:t xml:space="preserve">PREAMBLE_POWER_RAMPING_COUNTER </w:t>
            </w:r>
            <w:r w:rsidRPr="000374BB">
              <w:t xml:space="preserve">represents the number of preamble transmission. </w:t>
            </w:r>
            <w:r w:rsidRPr="000374BB">
              <w:rPr>
                <w:i/>
                <w:iCs/>
                <w:color w:val="000000"/>
              </w:rPr>
              <w:t xml:space="preserve">PREAMBLE_POWER_RAMPING_STEP </w:t>
            </w:r>
            <w:r w:rsidRPr="000374BB">
              <w:rPr>
                <w:color w:val="000000"/>
              </w:rPr>
              <w:t xml:space="preserve">configured by </w:t>
            </w:r>
            <w:proofErr w:type="spellStart"/>
            <w:r w:rsidRPr="000374BB">
              <w:rPr>
                <w:i/>
                <w:iCs/>
              </w:rPr>
              <w:t>powerRampingStep</w:t>
            </w:r>
            <w:proofErr w:type="spellEnd"/>
            <w:r w:rsidRPr="000374BB">
              <w:t xml:space="preserve"> indicates the power increase step when RACH fails. </w:t>
            </w:r>
          </w:p>
          <w:p w14:paraId="5776842B" w14:textId="77777777" w:rsidR="001437C9" w:rsidRPr="000374BB" w:rsidRDefault="001437C9" w:rsidP="00745C2D">
            <w:pPr>
              <w:spacing w:after="120"/>
            </w:pPr>
            <w:r w:rsidRPr="000374BB">
              <w:rPr>
                <w:i/>
                <w:iCs/>
                <w:color w:val="000000"/>
              </w:rPr>
              <w:t xml:space="preserve">POWER_OFFSET_2STEP_RA </w:t>
            </w:r>
            <w:r w:rsidRPr="000374BB">
              <w:rPr>
                <w:color w:val="000000"/>
              </w:rPr>
              <w:t>is the offset switc</w:t>
            </w:r>
            <w:r>
              <w:rPr>
                <w:color w:val="000000"/>
              </w:rPr>
              <w:t>hed</w:t>
            </w:r>
            <w:r w:rsidRPr="000374BB">
              <w:rPr>
                <w:color w:val="000000"/>
              </w:rPr>
              <w:t xml:space="preserve"> from 2-stepRA to 4-stepRA</w:t>
            </w:r>
          </w:p>
        </w:tc>
      </w:tr>
    </w:tbl>
    <w:p w14:paraId="67417AE5" w14:textId="6017FD8D" w:rsidR="00CD326A" w:rsidRDefault="001437C9" w:rsidP="00F42486">
      <w:pPr>
        <w:spacing w:before="120" w:after="120"/>
        <w:jc w:val="both"/>
      </w:pPr>
      <w:r w:rsidRPr="00D906A0">
        <w:rPr>
          <w:b/>
          <w:bCs/>
          <w:i/>
          <w:iCs/>
          <w:u w:val="single"/>
        </w:rPr>
        <w:t xml:space="preserve">Proposal </w:t>
      </w:r>
      <w:r w:rsidR="005813A1">
        <w:rPr>
          <w:b/>
          <w:bCs/>
          <w:i/>
          <w:iCs/>
          <w:u w:val="single"/>
        </w:rPr>
        <w:t>3</w:t>
      </w:r>
      <w:r w:rsidRPr="00D906A0">
        <w:rPr>
          <w:b/>
          <w:bCs/>
          <w:i/>
          <w:iCs/>
          <w:u w:val="single"/>
        </w:rPr>
        <w:t>:</w:t>
      </w:r>
      <w:r w:rsidRPr="00D906A0">
        <w:rPr>
          <w:i/>
          <w:iCs/>
        </w:rPr>
        <w:t xml:space="preserve"> </w:t>
      </w:r>
      <w:r>
        <w:rPr>
          <w:i/>
          <w:iCs/>
        </w:rPr>
        <w:t xml:space="preserve">For </w:t>
      </w:r>
      <w:r w:rsidR="0030732E">
        <w:rPr>
          <w:i/>
          <w:iCs/>
        </w:rPr>
        <w:t xml:space="preserve">RACH configuration </w:t>
      </w:r>
      <w:r>
        <w:rPr>
          <w:i/>
          <w:iCs/>
        </w:rPr>
        <w:t xml:space="preserve">Option 1 </w:t>
      </w:r>
      <w:r w:rsidRPr="00232F99">
        <w:rPr>
          <w:i/>
          <w:iCs/>
        </w:rPr>
        <w:t>(i.e., use one single RACH configuration with possible enhancement),</w:t>
      </w:r>
      <w:r>
        <w:t xml:space="preserve"> s</w:t>
      </w:r>
      <w:r w:rsidRPr="005064D2">
        <w:rPr>
          <w:i/>
          <w:iCs/>
        </w:rPr>
        <w:t>eparate</w:t>
      </w:r>
      <w:r>
        <w:rPr>
          <w:i/>
          <w:iCs/>
        </w:rPr>
        <w:t xml:space="preserve"> PRACH</w:t>
      </w:r>
      <w:r w:rsidRPr="005064D2">
        <w:rPr>
          <w:i/>
          <w:iCs/>
        </w:rPr>
        <w:t xml:space="preserve"> power control parameters</w:t>
      </w:r>
      <w:r w:rsidR="00880D0F">
        <w:rPr>
          <w:i/>
          <w:iCs/>
        </w:rPr>
        <w:t xml:space="preserve"> </w:t>
      </w:r>
      <w:r w:rsidRPr="005064D2">
        <w:rPr>
          <w:i/>
          <w:iCs/>
        </w:rPr>
        <w:t>configured</w:t>
      </w:r>
      <w:r>
        <w:rPr>
          <w:i/>
          <w:iCs/>
        </w:rPr>
        <w:t xml:space="preserve"> for transmission</w:t>
      </w:r>
      <w:r w:rsidRPr="005064D2">
        <w:rPr>
          <w:i/>
          <w:iCs/>
        </w:rPr>
        <w:t xml:space="preserve"> in SBFD </w:t>
      </w:r>
      <w:r>
        <w:rPr>
          <w:i/>
          <w:iCs/>
        </w:rPr>
        <w:t>symbols</w:t>
      </w:r>
      <w:r w:rsidR="00880D0F">
        <w:rPr>
          <w:i/>
          <w:iCs/>
        </w:rPr>
        <w:t xml:space="preserve"> include</w:t>
      </w:r>
      <w:r w:rsidR="00CD326A">
        <w:rPr>
          <w:i/>
          <w:iCs/>
        </w:rPr>
        <w:t xml:space="preserve"> </w:t>
      </w:r>
      <w:proofErr w:type="spellStart"/>
      <w:r w:rsidR="00CD326A" w:rsidRPr="000374BB">
        <w:rPr>
          <w:i/>
          <w:iCs/>
          <w:color w:val="000000"/>
        </w:rPr>
        <w:t>preambleReceivedTargetPower</w:t>
      </w:r>
      <w:proofErr w:type="spellEnd"/>
      <w:r w:rsidR="00CD326A">
        <w:rPr>
          <w:i/>
          <w:iCs/>
          <w:color w:val="000000"/>
        </w:rPr>
        <w:t xml:space="preserve">, </w:t>
      </w:r>
      <w:proofErr w:type="spellStart"/>
      <w:r w:rsidR="00CD326A" w:rsidRPr="000374BB">
        <w:rPr>
          <w:i/>
          <w:iCs/>
        </w:rPr>
        <w:t>powerRampingStep</w:t>
      </w:r>
      <w:proofErr w:type="spellEnd"/>
      <w:r w:rsidR="00CD326A">
        <w:t xml:space="preserve">, and </w:t>
      </w:r>
      <w:proofErr w:type="spellStart"/>
      <w:r w:rsidR="00CD326A" w:rsidRPr="003F2DDA">
        <w:rPr>
          <w:i/>
          <w:iCs/>
        </w:rPr>
        <w:t>preambleTransMax</w:t>
      </w:r>
      <w:proofErr w:type="spellEnd"/>
      <w:r w:rsidR="00CD326A" w:rsidRPr="00036426">
        <w:t>.</w:t>
      </w:r>
    </w:p>
    <w:p w14:paraId="74668FE2" w14:textId="31B1120A" w:rsidR="004B41E1" w:rsidRDefault="004B41E1" w:rsidP="00073FF9">
      <w:pPr>
        <w:spacing w:before="120"/>
        <w:jc w:val="both"/>
      </w:pPr>
      <w:r>
        <w:rPr>
          <w:b/>
          <w:bCs/>
          <w:u w:val="single"/>
        </w:rPr>
        <w:t xml:space="preserve">Msg3 PUSCH </w:t>
      </w:r>
      <w:r w:rsidR="005813A1">
        <w:rPr>
          <w:b/>
          <w:bCs/>
          <w:u w:val="single"/>
        </w:rPr>
        <w:t>power control</w:t>
      </w:r>
      <w:r>
        <w:rPr>
          <w:b/>
          <w:bCs/>
          <w:u w:val="single"/>
        </w:rPr>
        <w:t xml:space="preserve"> in SBFD</w:t>
      </w:r>
    </w:p>
    <w:p w14:paraId="5BC1B124" w14:textId="53025899" w:rsidR="001F5FB6" w:rsidRDefault="008E3251" w:rsidP="00050721">
      <w:pPr>
        <w:spacing w:before="120"/>
        <w:jc w:val="both"/>
      </w:pPr>
      <w:r>
        <w:t>For a SBFD aware UE, i</w:t>
      </w:r>
      <w:r w:rsidR="00075AB5">
        <w:t xml:space="preserve">f </w:t>
      </w:r>
      <w:r w:rsidR="00D10B22">
        <w:t>additional RO is selected for PRACH transmission</w:t>
      </w:r>
      <w:r w:rsidR="00075AB5">
        <w:t>, the Msg3 PUSCH transmission and retransmission can be scheduled in the</w:t>
      </w:r>
      <w:r w:rsidR="00D10B22">
        <w:t xml:space="preserve"> SBFD</w:t>
      </w:r>
      <w:r w:rsidR="00075AB5">
        <w:t xml:space="preserve"> sub-band</w:t>
      </w:r>
      <w:r>
        <w:t xml:space="preserve">. </w:t>
      </w:r>
      <w:r w:rsidR="00756D13">
        <w:t>It was</w:t>
      </w:r>
      <w:r>
        <w:t xml:space="preserve"> agreed the separate power control parameter</w:t>
      </w:r>
      <w:r w:rsidR="00D10B22">
        <w:t xml:space="preserve"> configuration is support </w:t>
      </w:r>
      <w:r>
        <w:t xml:space="preserve">for PRACH transmission in </w:t>
      </w:r>
      <w:r w:rsidR="00D10B22">
        <w:t>SBFD symbols.</w:t>
      </w:r>
      <w:r>
        <w:t xml:space="preserve"> </w:t>
      </w:r>
      <w:r w:rsidR="00D10B22">
        <w:t>F</w:t>
      </w:r>
      <w:r w:rsidR="00756D13">
        <w:t xml:space="preserve">ollowing the same principle, </w:t>
      </w:r>
      <w:r w:rsidR="00050721">
        <w:t>it’</w:t>
      </w:r>
      <w:r w:rsidR="00050721" w:rsidRPr="00050721">
        <w:t xml:space="preserve">s essential to consider separate power control for Msg3 PUSCH </w:t>
      </w:r>
      <w:proofErr w:type="gramStart"/>
      <w:r w:rsidR="00050721" w:rsidRPr="00050721">
        <w:t>in order to</w:t>
      </w:r>
      <w:proofErr w:type="gramEnd"/>
      <w:r w:rsidR="00050721" w:rsidRPr="00050721">
        <w:t xml:space="preserve"> mitigate </w:t>
      </w:r>
      <w:proofErr w:type="spellStart"/>
      <w:r w:rsidR="00050721" w:rsidRPr="00050721">
        <w:t>gNB</w:t>
      </w:r>
      <w:proofErr w:type="spellEnd"/>
      <w:r w:rsidR="00050721" w:rsidRPr="00050721">
        <w:t>-to-</w:t>
      </w:r>
      <w:proofErr w:type="spellStart"/>
      <w:r w:rsidR="00050721" w:rsidRPr="00050721">
        <w:t>gNB</w:t>
      </w:r>
      <w:proofErr w:type="spellEnd"/>
      <w:r w:rsidR="00050721" w:rsidRPr="00050721">
        <w:t xml:space="preserve"> interference within the SBFD sub-band</w:t>
      </w:r>
      <w:r>
        <w:t>.</w:t>
      </w:r>
      <w:r w:rsidR="00756D13">
        <w:t xml:space="preserve"> According to the power control formula </w:t>
      </w:r>
      <w:r w:rsidR="00050721" w:rsidRPr="00050721">
        <w:t>outlined</w:t>
      </w:r>
      <w:r w:rsidR="00050721">
        <w:t xml:space="preserve"> </w:t>
      </w:r>
      <w:r w:rsidR="00756D13">
        <w:t>in TS38.213, P0</w:t>
      </w:r>
      <w:r w:rsidR="00050721">
        <w:t>-</w:t>
      </w:r>
      <w:r w:rsidR="00756D13">
        <w:t xml:space="preserve">nominal for Msg3 PUSCH is determined by </w:t>
      </w:r>
      <w:proofErr w:type="spellStart"/>
      <w:r w:rsidR="00756D13" w:rsidRPr="003244F2">
        <w:rPr>
          <w:i/>
          <w:iCs/>
          <w:lang w:val="en-GB"/>
        </w:rPr>
        <w:t>preambleReceivedTargetPower</w:t>
      </w:r>
      <w:proofErr w:type="spellEnd"/>
      <w:r w:rsidR="00756D13">
        <w:rPr>
          <w:b/>
          <w:bCs/>
        </w:rPr>
        <w:t xml:space="preserve"> </w:t>
      </w:r>
      <w:r w:rsidR="00756D13">
        <w:t xml:space="preserve">and </w:t>
      </w:r>
      <w:r w:rsidR="00756D13" w:rsidRPr="00756D13">
        <w:rPr>
          <w:i/>
          <w:iCs/>
        </w:rPr>
        <w:t>msg3-DetlaPremble</w:t>
      </w:r>
      <w:r w:rsidR="00756D13">
        <w:t xml:space="preserve">, </w:t>
      </w:r>
      <w:r w:rsidR="00050721">
        <w:t xml:space="preserve">and </w:t>
      </w:r>
      <w:r w:rsidR="00756D13">
        <w:t xml:space="preserve">TPC command in RAR grant is </w:t>
      </w:r>
      <w:r w:rsidR="00050721" w:rsidRPr="00050721">
        <w:t xml:space="preserve">utilized </w:t>
      </w:r>
      <w:r w:rsidR="00756D13">
        <w:t xml:space="preserve">to </w:t>
      </w:r>
      <w:r w:rsidR="00050721">
        <w:t xml:space="preserve">adjust </w:t>
      </w:r>
      <w:r w:rsidR="00756D13">
        <w:t>transmission</w:t>
      </w:r>
      <w:r w:rsidR="00050721">
        <w:t xml:space="preserve"> power of Msg3 PUSCH</w:t>
      </w:r>
      <w:r w:rsidR="00756D13">
        <w:t xml:space="preserve">. </w:t>
      </w:r>
      <w:r w:rsidR="001F5FB6">
        <w:t xml:space="preserve">Therefore, to </w:t>
      </w:r>
      <w:r w:rsidR="001F5FB6" w:rsidRPr="00050721">
        <w:t>enhance the detection performance of Msg3 PUSCH in the SBFD sub-band</w:t>
      </w:r>
      <w:r w:rsidR="001F5FB6">
        <w:t xml:space="preserve">, configuring additional parameter </w:t>
      </w:r>
      <w:r w:rsidR="001F5FB6" w:rsidRPr="00756D13">
        <w:rPr>
          <w:i/>
          <w:iCs/>
        </w:rPr>
        <w:t>msg3-DetlaPremble</w:t>
      </w:r>
      <w:r w:rsidR="001F5FB6">
        <w:t xml:space="preserve"> i</w:t>
      </w:r>
      <w:r w:rsidR="00050721">
        <w:t xml:space="preserve">s </w:t>
      </w:r>
      <w:r w:rsidR="008C68A0">
        <w:t xml:space="preserve">a </w:t>
      </w:r>
      <w:r w:rsidR="00050721">
        <w:t>straightforward</w:t>
      </w:r>
      <w:r w:rsidR="001F5FB6">
        <w:t xml:space="preserve"> approach.</w:t>
      </w:r>
      <w:r w:rsidR="00050721">
        <w:t xml:space="preserve"> </w:t>
      </w:r>
    </w:p>
    <w:p w14:paraId="3B324F97" w14:textId="0285BE66" w:rsidR="000668C5" w:rsidRDefault="00073FF9" w:rsidP="000668C5">
      <w:pPr>
        <w:spacing w:before="120"/>
        <w:jc w:val="both"/>
        <w:rPr>
          <w:i/>
          <w:iCs/>
        </w:rPr>
      </w:pPr>
      <w:r w:rsidRPr="00D906A0">
        <w:rPr>
          <w:b/>
          <w:bCs/>
          <w:i/>
          <w:iCs/>
          <w:u w:val="single"/>
        </w:rPr>
        <w:t xml:space="preserve">Proposal </w:t>
      </w:r>
      <w:r w:rsidR="005813A1">
        <w:rPr>
          <w:b/>
          <w:bCs/>
          <w:i/>
          <w:iCs/>
          <w:u w:val="single"/>
        </w:rPr>
        <w:t>4</w:t>
      </w:r>
      <w:r w:rsidRPr="00D906A0">
        <w:rPr>
          <w:b/>
          <w:bCs/>
          <w:i/>
          <w:iCs/>
          <w:u w:val="single"/>
        </w:rPr>
        <w:t>:</w:t>
      </w:r>
      <w:r w:rsidRPr="00D906A0">
        <w:rPr>
          <w:i/>
          <w:iCs/>
        </w:rPr>
        <w:t xml:space="preserve"> </w:t>
      </w:r>
      <w:r w:rsidR="005813A1" w:rsidRPr="005813A1">
        <w:rPr>
          <w:i/>
          <w:iCs/>
        </w:rPr>
        <w:t>Separate power control parameter</w:t>
      </w:r>
      <w:r w:rsidR="005813A1">
        <w:rPr>
          <w:i/>
          <w:iCs/>
        </w:rPr>
        <w:t xml:space="preserve">, </w:t>
      </w:r>
      <w:proofErr w:type="gramStart"/>
      <w:r w:rsidR="005813A1">
        <w:rPr>
          <w:i/>
          <w:iCs/>
        </w:rPr>
        <w:t>i.e.,msg</w:t>
      </w:r>
      <w:proofErr w:type="gramEnd"/>
      <w:r w:rsidR="005813A1">
        <w:rPr>
          <w:i/>
          <w:iCs/>
        </w:rPr>
        <w:t>3-DeltaPreamble,</w:t>
      </w:r>
      <w:r w:rsidR="005813A1" w:rsidRPr="005813A1">
        <w:rPr>
          <w:i/>
          <w:iCs/>
        </w:rPr>
        <w:t xml:space="preserve"> can be configured for Msg3 PUSCH transmission in SBFD symbols</w:t>
      </w:r>
      <w:r w:rsidR="0088163D">
        <w:rPr>
          <w:i/>
          <w:iCs/>
        </w:rPr>
        <w:t>.</w:t>
      </w:r>
    </w:p>
    <w:p w14:paraId="3584EE02" w14:textId="77777777" w:rsidR="005813A1" w:rsidRPr="00B21093" w:rsidRDefault="005813A1" w:rsidP="005813A1">
      <w:pPr>
        <w:spacing w:before="120"/>
        <w:jc w:val="both"/>
        <w:rPr>
          <w:i/>
          <w:iCs/>
        </w:rPr>
      </w:pPr>
      <w:r>
        <w:rPr>
          <w:b/>
          <w:bCs/>
          <w:u w:val="single"/>
        </w:rPr>
        <w:t>2-step RACH operation in SBFD</w:t>
      </w:r>
    </w:p>
    <w:p w14:paraId="47AB9FCA" w14:textId="77777777" w:rsidR="005813A1" w:rsidRPr="00A81BAA" w:rsidRDefault="005813A1" w:rsidP="005813A1">
      <w:pPr>
        <w:spacing w:before="120"/>
        <w:jc w:val="both"/>
      </w:pPr>
      <w:r>
        <w:t xml:space="preserve">2-step RACH was defined in Rel-16 to reduce the access delay. </w:t>
      </w:r>
      <w:proofErr w:type="spellStart"/>
      <w:r>
        <w:t>MsgA</w:t>
      </w:r>
      <w:proofErr w:type="spellEnd"/>
      <w:r>
        <w:t xml:space="preserve"> PUSCH will be transmitted after the associated </w:t>
      </w:r>
      <w:proofErr w:type="spellStart"/>
      <w:r>
        <w:t>MsgA</w:t>
      </w:r>
      <w:proofErr w:type="spellEnd"/>
      <w:r>
        <w:t xml:space="preserve"> preamble. The ROs for 2-step RACH can be shared with 4-step RACH or configured separately. Following the same principle, the ROs in the SBFD sub-band can be used for 2-step RACH to reduce the access delay. The difference is the additional resource for </w:t>
      </w:r>
      <w:proofErr w:type="spellStart"/>
      <w:r>
        <w:t>MsgA</w:t>
      </w:r>
      <w:proofErr w:type="spellEnd"/>
      <w:r>
        <w:t xml:space="preserve"> PUSCH. The time offset between the PRACH slot and the PUSCH slot is configured by the network. Thus, the </w:t>
      </w:r>
      <w:proofErr w:type="spellStart"/>
      <w:r>
        <w:t>MsgA</w:t>
      </w:r>
      <w:proofErr w:type="spellEnd"/>
      <w:r>
        <w:t xml:space="preserve"> PUSCH could be allocated in the SBFD sub-band according to the time offset.  </w:t>
      </w:r>
    </w:p>
    <w:p w14:paraId="0A067A0D" w14:textId="184372D4" w:rsidR="005813A1" w:rsidRDefault="005813A1" w:rsidP="005813A1">
      <w:pPr>
        <w:tabs>
          <w:tab w:val="left" w:pos="640"/>
        </w:tabs>
        <w:spacing w:before="120"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sidRPr="00515F09">
        <w:rPr>
          <w:i/>
          <w:iCs/>
        </w:rPr>
        <w:t>Support 2-step RACH procedure in SBFD sub-band</w:t>
      </w:r>
      <w:r>
        <w:rPr>
          <w:i/>
          <w:iCs/>
        </w:rPr>
        <w:t xml:space="preserve">.       </w:t>
      </w:r>
    </w:p>
    <w:p w14:paraId="2896E657" w14:textId="2DF29AD0" w:rsidR="00854A60" w:rsidRPr="00A6576F" w:rsidRDefault="009C5A97" w:rsidP="00FB330B">
      <w:pPr>
        <w:pStyle w:val="Heading1"/>
      </w:pPr>
      <w:r w:rsidRPr="00A6576F">
        <w:t>Conclusion</w:t>
      </w:r>
    </w:p>
    <w:p w14:paraId="56E0A2D0" w14:textId="0EFA30ED" w:rsidR="00184B06" w:rsidRPr="00E41234" w:rsidRDefault="00A04318" w:rsidP="00A9231D">
      <w:pPr>
        <w:jc w:val="both"/>
      </w:pPr>
      <w:r>
        <w:t xml:space="preserve">In this contribution, </w:t>
      </w:r>
      <w:r w:rsidR="00F2767C">
        <w:t xml:space="preserve">we provided our views </w:t>
      </w:r>
      <w:r w:rsidR="00972C43">
        <w:t xml:space="preserve">on </w:t>
      </w:r>
      <w:r w:rsidR="0053519D">
        <w:t>random access operation in the SBFD sub-band</w:t>
      </w:r>
      <w:r w:rsidR="00F2767C">
        <w:t xml:space="preserve">. </w:t>
      </w:r>
      <w:r>
        <w:t>Our</w:t>
      </w:r>
      <w:r w:rsidR="000D011A">
        <w:t xml:space="preserve"> </w:t>
      </w:r>
      <w:r>
        <w:t>proposals are as follows:</w:t>
      </w:r>
    </w:p>
    <w:p w14:paraId="43A37EB4" w14:textId="77777777" w:rsidR="00662AFD" w:rsidRPr="00BA268B" w:rsidRDefault="00662AFD" w:rsidP="00662AFD">
      <w:pPr>
        <w:spacing w:before="120" w:after="120"/>
        <w:jc w:val="both"/>
        <w:rPr>
          <w:i/>
          <w:iCs/>
        </w:rPr>
      </w:pPr>
      <w:r w:rsidRPr="00D906A0">
        <w:rPr>
          <w:b/>
          <w:bCs/>
          <w:i/>
          <w:iCs/>
          <w:u w:val="single"/>
        </w:rPr>
        <w:t xml:space="preserve">Proposal </w:t>
      </w:r>
      <w:r>
        <w:rPr>
          <w:b/>
          <w:bCs/>
          <w:i/>
          <w:iCs/>
          <w:u w:val="single"/>
        </w:rPr>
        <w:t>1</w:t>
      </w:r>
      <w:r w:rsidRPr="00D906A0">
        <w:rPr>
          <w:b/>
          <w:bCs/>
          <w:i/>
          <w:iCs/>
          <w:u w:val="single"/>
        </w:rPr>
        <w:t>:</w:t>
      </w:r>
      <w:r>
        <w:rPr>
          <w:i/>
          <w:iCs/>
        </w:rPr>
        <w:t xml:space="preserve"> N</w:t>
      </w:r>
      <w:r w:rsidRPr="00BA268B">
        <w:rPr>
          <w:i/>
          <w:iCs/>
        </w:rPr>
        <w:t>etwork implicitly indicates whether RACH configuration Option 1 for SBFD random access operation is enabled or not via separate PRACH power control parameters configuration</w:t>
      </w:r>
      <w:r>
        <w:rPr>
          <w:i/>
          <w:iCs/>
        </w:rPr>
        <w:t>.</w:t>
      </w:r>
    </w:p>
    <w:p w14:paraId="22FA31A5" w14:textId="77777777" w:rsidR="00662AFD" w:rsidRDefault="00662AFD" w:rsidP="00662AFD">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2C2412">
        <w:rPr>
          <w:b/>
          <w:bCs/>
        </w:rPr>
        <w:t xml:space="preserve"> </w:t>
      </w:r>
      <w:r>
        <w:rPr>
          <w:i/>
          <w:iCs/>
        </w:rPr>
        <w:t xml:space="preserve">For </w:t>
      </w:r>
      <w:r w:rsidRPr="00D15B43">
        <w:rPr>
          <w:i/>
          <w:iCs/>
        </w:rPr>
        <w:t>msg1-FrequencyStart</w:t>
      </w:r>
      <w:r>
        <w:rPr>
          <w:i/>
          <w:iCs/>
        </w:rPr>
        <w:t xml:space="preserve"> interpretation in RACH configuration Option 1, Alt1 is support.</w:t>
      </w:r>
    </w:p>
    <w:p w14:paraId="734F5C48" w14:textId="77777777" w:rsidR="00662AFD" w:rsidRPr="00C67033" w:rsidRDefault="00662AFD" w:rsidP="00662AFD">
      <w:pPr>
        <w:pStyle w:val="ListParagraph"/>
        <w:numPr>
          <w:ilvl w:val="0"/>
          <w:numId w:val="52"/>
        </w:numPr>
        <w:spacing w:before="120" w:after="120"/>
        <w:jc w:val="both"/>
        <w:rPr>
          <w:rFonts w:ascii="Times New Roman" w:hAnsi="Times New Roman"/>
          <w:i/>
          <w:iCs/>
          <w:sz w:val="24"/>
          <w:szCs w:val="24"/>
        </w:rPr>
      </w:pPr>
      <w:r w:rsidRPr="00C67033">
        <w:rPr>
          <w:rFonts w:ascii="Times New Roman" w:hAnsi="Times New Roman"/>
          <w:i/>
          <w:iCs/>
          <w:sz w:val="24"/>
          <w:szCs w:val="24"/>
        </w:rPr>
        <w:lastRenderedPageBreak/>
        <w:t xml:space="preserve">Alt 1: </w:t>
      </w:r>
      <w:r w:rsidRPr="00EA1C47">
        <w:rPr>
          <w:rFonts w:ascii="Times New Roman" w:hAnsi="Times New Roman"/>
          <w:i/>
          <w:iCs/>
          <w:sz w:val="24"/>
          <w:szCs w:val="24"/>
        </w:rPr>
        <w:t xml:space="preserve">The parameter msg1-FrequencyStart in </w:t>
      </w:r>
      <w:proofErr w:type="spellStart"/>
      <w:r w:rsidRPr="00EA1C47">
        <w:rPr>
          <w:rFonts w:ascii="Times New Roman" w:hAnsi="Times New Roman"/>
          <w:i/>
          <w:iCs/>
          <w:sz w:val="24"/>
          <w:szCs w:val="24"/>
        </w:rPr>
        <w:t>rach-ConfigCommon</w:t>
      </w:r>
      <w:proofErr w:type="spellEnd"/>
      <w:r w:rsidRPr="00EA1C47">
        <w:rPr>
          <w:rFonts w:ascii="Times New Roman" w:hAnsi="Times New Roman"/>
          <w:i/>
          <w:iCs/>
          <w:sz w:val="24"/>
          <w:szCs w:val="24"/>
        </w:rPr>
        <w:t xml:space="preserve"> is applied with no reinterpretation</w:t>
      </w:r>
      <w:r w:rsidRPr="00C67033">
        <w:rPr>
          <w:rFonts w:ascii="Times New Roman" w:hAnsi="Times New Roman"/>
          <w:i/>
          <w:iCs/>
          <w:sz w:val="24"/>
          <w:szCs w:val="24"/>
        </w:rPr>
        <w:t>.</w:t>
      </w:r>
    </w:p>
    <w:p w14:paraId="7EF67CF5" w14:textId="77777777" w:rsidR="00662AFD" w:rsidRDefault="00662AFD" w:rsidP="00662AFD">
      <w:pPr>
        <w:spacing w:before="120" w:after="120"/>
        <w:jc w:val="both"/>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For RACH configuration Option 1 </w:t>
      </w:r>
      <w:r w:rsidRPr="00232F99">
        <w:rPr>
          <w:i/>
          <w:iCs/>
        </w:rPr>
        <w:t>(i.e., use one single RACH configuration with possible enhancement),</w:t>
      </w:r>
      <w:r>
        <w:t xml:space="preserve"> s</w:t>
      </w:r>
      <w:r w:rsidRPr="005064D2">
        <w:rPr>
          <w:i/>
          <w:iCs/>
        </w:rPr>
        <w:t>eparate</w:t>
      </w:r>
      <w:r>
        <w:rPr>
          <w:i/>
          <w:iCs/>
        </w:rPr>
        <w:t xml:space="preserve"> PRACH</w:t>
      </w:r>
      <w:r w:rsidRPr="005064D2">
        <w:rPr>
          <w:i/>
          <w:iCs/>
        </w:rPr>
        <w:t xml:space="preserve"> power control parameters</w:t>
      </w:r>
      <w:r>
        <w:rPr>
          <w:i/>
          <w:iCs/>
        </w:rPr>
        <w:t xml:space="preserve"> </w:t>
      </w:r>
      <w:r w:rsidRPr="005064D2">
        <w:rPr>
          <w:i/>
          <w:iCs/>
        </w:rPr>
        <w:t>configured</w:t>
      </w:r>
      <w:r>
        <w:rPr>
          <w:i/>
          <w:iCs/>
        </w:rPr>
        <w:t xml:space="preserve"> for transmission</w:t>
      </w:r>
      <w:r w:rsidRPr="005064D2">
        <w:rPr>
          <w:i/>
          <w:iCs/>
        </w:rPr>
        <w:t xml:space="preserve"> in SBFD </w:t>
      </w:r>
      <w:r>
        <w:rPr>
          <w:i/>
          <w:iCs/>
        </w:rPr>
        <w:t xml:space="preserve">symbols include </w:t>
      </w:r>
      <w:proofErr w:type="spellStart"/>
      <w:r w:rsidRPr="000374BB">
        <w:rPr>
          <w:i/>
          <w:iCs/>
          <w:color w:val="000000"/>
        </w:rPr>
        <w:t>preambleReceivedTargetPower</w:t>
      </w:r>
      <w:proofErr w:type="spellEnd"/>
      <w:r>
        <w:rPr>
          <w:i/>
          <w:iCs/>
          <w:color w:val="000000"/>
        </w:rPr>
        <w:t xml:space="preserve">, </w:t>
      </w:r>
      <w:proofErr w:type="spellStart"/>
      <w:r w:rsidRPr="000374BB">
        <w:rPr>
          <w:i/>
          <w:iCs/>
        </w:rPr>
        <w:t>powerRampingStep</w:t>
      </w:r>
      <w:proofErr w:type="spellEnd"/>
      <w:r>
        <w:t xml:space="preserve">, and </w:t>
      </w:r>
      <w:proofErr w:type="spellStart"/>
      <w:r w:rsidRPr="003F2DDA">
        <w:rPr>
          <w:i/>
          <w:iCs/>
        </w:rPr>
        <w:t>preambleTransMax</w:t>
      </w:r>
      <w:proofErr w:type="spellEnd"/>
      <w:r w:rsidRPr="00036426">
        <w:t>.</w:t>
      </w:r>
    </w:p>
    <w:p w14:paraId="4C6BE866" w14:textId="77777777" w:rsidR="00662AFD" w:rsidRDefault="00662AFD" w:rsidP="00662AFD">
      <w:pPr>
        <w:spacing w:before="120"/>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sidRPr="005813A1">
        <w:rPr>
          <w:i/>
          <w:iCs/>
        </w:rPr>
        <w:t>Separate power control parameter</w:t>
      </w:r>
      <w:r>
        <w:rPr>
          <w:i/>
          <w:iCs/>
        </w:rPr>
        <w:t xml:space="preserve">, </w:t>
      </w:r>
      <w:proofErr w:type="gramStart"/>
      <w:r>
        <w:rPr>
          <w:i/>
          <w:iCs/>
        </w:rPr>
        <w:t>i.e.,msg</w:t>
      </w:r>
      <w:proofErr w:type="gramEnd"/>
      <w:r>
        <w:rPr>
          <w:i/>
          <w:iCs/>
        </w:rPr>
        <w:t>3-DeltaPreamble,</w:t>
      </w:r>
      <w:r w:rsidRPr="005813A1">
        <w:rPr>
          <w:i/>
          <w:iCs/>
        </w:rPr>
        <w:t xml:space="preserve"> can be configured for Msg3 PUSCH transmission in SBFD symbols</w:t>
      </w:r>
      <w:r>
        <w:rPr>
          <w:i/>
          <w:iCs/>
        </w:rPr>
        <w:t>.</w:t>
      </w:r>
    </w:p>
    <w:p w14:paraId="600DB6B0" w14:textId="77777777" w:rsidR="00662AFD" w:rsidRDefault="00662AFD" w:rsidP="00662AFD">
      <w:pPr>
        <w:tabs>
          <w:tab w:val="left" w:pos="640"/>
        </w:tabs>
        <w:spacing w:before="120"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sidRPr="00515F09">
        <w:rPr>
          <w:i/>
          <w:iCs/>
        </w:rPr>
        <w:t>Support 2-step RACH procedure in SBFD sub-band</w:t>
      </w:r>
      <w:r>
        <w:rPr>
          <w:i/>
          <w:iCs/>
        </w:rPr>
        <w:t xml:space="preserve">.       </w:t>
      </w:r>
    </w:p>
    <w:p w14:paraId="2E75F001" w14:textId="77777777" w:rsidR="007E70BB" w:rsidRPr="00A6576F" w:rsidRDefault="005C63AE" w:rsidP="007E70BB">
      <w:pPr>
        <w:pStyle w:val="Heading1"/>
      </w:pPr>
      <w:r w:rsidRPr="00A6576F">
        <w:t>References</w:t>
      </w:r>
    </w:p>
    <w:p w14:paraId="3174406D" w14:textId="267A89B8" w:rsidR="00515F09" w:rsidRDefault="00385112" w:rsidP="00515F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146048113"/>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r w:rsidRPr="00E35A46">
        <w:t>R</w:t>
      </w:r>
      <w:r w:rsidR="002D2038" w:rsidRPr="00E35A46">
        <w:t>P</w:t>
      </w:r>
      <w:r w:rsidRPr="00E35A46">
        <w:t>-234</w:t>
      </w:r>
      <w:r w:rsidR="002D2038" w:rsidRPr="00E35A46">
        <w:t>07</w:t>
      </w:r>
      <w:r w:rsidR="000E0BC7" w:rsidRPr="00E35A46">
        <w:t>7</w:t>
      </w:r>
      <w:r w:rsidRPr="00E35A46">
        <w:t xml:space="preserve">, </w:t>
      </w:r>
      <w:r w:rsidR="002D2038" w:rsidRPr="00E35A46">
        <w:t>“</w:t>
      </w:r>
      <w:r w:rsidR="002D2038" w:rsidRPr="00E35A46">
        <w:rPr>
          <w:bCs/>
          <w:lang w:val="en-GB"/>
        </w:rPr>
        <w:t xml:space="preserve">New WID: </w:t>
      </w:r>
      <w:r w:rsidR="00E35A46" w:rsidRPr="00E35A46">
        <w:rPr>
          <w:rFonts w:eastAsia="Batang"/>
          <w:bCs/>
        </w:rPr>
        <w:t>Evolution of NR duplex operation: Sub-band full duplex (SBFD)</w:t>
      </w:r>
      <w:r w:rsidRPr="00E35A46">
        <w:rPr>
          <w:bCs/>
        </w:rPr>
        <w:t>,</w:t>
      </w:r>
      <w:r w:rsidRPr="00E35A46">
        <w:t xml:space="preserve">” </w:t>
      </w:r>
      <w:r w:rsidR="002D2038" w:rsidRPr="00E35A46">
        <w:t>Dec.</w:t>
      </w:r>
      <w:r w:rsidRPr="00E35A46">
        <w:t xml:space="preserve"> 2023</w:t>
      </w:r>
      <w:bookmarkEnd w:id="3"/>
      <w:bookmarkEnd w:id="4"/>
      <w:bookmarkEnd w:id="5"/>
      <w:bookmarkEnd w:id="6"/>
      <w:bookmarkEnd w:id="7"/>
      <w:bookmarkEnd w:id="8"/>
      <w:bookmarkEnd w:id="9"/>
      <w:bookmarkEnd w:id="10"/>
      <w:bookmarkEnd w:id="11"/>
    </w:p>
    <w:p w14:paraId="2AF3B1BD" w14:textId="77777777" w:rsidR="00FF52C2" w:rsidRDefault="00FF52C2" w:rsidP="00FF52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372BB5">
        <w:t>R1-2409341</w:t>
      </w:r>
      <w:r>
        <w:t>, “</w:t>
      </w:r>
      <w:r w:rsidRPr="00372BB5">
        <w:t>Report of RAN1#118bis meeting</w:t>
      </w:r>
      <w:r>
        <w:t>”, Oct. 2024</w:t>
      </w:r>
    </w:p>
    <w:p w14:paraId="6DBAF552" w14:textId="373CA211" w:rsidR="00A46D32" w:rsidRDefault="00A46D32" w:rsidP="00A46D32">
      <w:pPr>
        <w:overflowPunct w:val="0"/>
        <w:autoSpaceDE w:val="0"/>
        <w:autoSpaceDN w:val="0"/>
        <w:adjustRightInd w:val="0"/>
        <w:spacing w:before="100" w:beforeAutospacing="1" w:after="120"/>
        <w:ind w:left="562"/>
        <w:jc w:val="both"/>
        <w:textAlignment w:val="baseline"/>
      </w:pPr>
    </w:p>
    <w:sectPr w:rsidR="00A46D32" w:rsidSect="008706B9">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B1A47" w14:textId="77777777" w:rsidR="00AD4A7C" w:rsidRDefault="00AD4A7C">
      <w:r>
        <w:separator/>
      </w:r>
    </w:p>
  </w:endnote>
  <w:endnote w:type="continuationSeparator" w:id="0">
    <w:p w14:paraId="6AE211CD" w14:textId="77777777" w:rsidR="00AD4A7C" w:rsidRDefault="00AD4A7C">
      <w:r>
        <w:continuationSeparator/>
      </w:r>
    </w:p>
  </w:endnote>
  <w:endnote w:type="continuationNotice" w:id="1">
    <w:p w14:paraId="7728BDD1" w14:textId="77777777" w:rsidR="00AD4A7C" w:rsidRDefault="00AD4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urierNewPSMT">
    <w:altName w:val="宋体"/>
    <w:panose1 w:val="020703090202050204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B1207" w14:textId="77777777" w:rsidR="00AD4A7C" w:rsidRDefault="00AD4A7C">
      <w:r>
        <w:separator/>
      </w:r>
    </w:p>
  </w:footnote>
  <w:footnote w:type="continuationSeparator" w:id="0">
    <w:p w14:paraId="4B9705C3" w14:textId="77777777" w:rsidR="00AD4A7C" w:rsidRDefault="00AD4A7C">
      <w:r>
        <w:continuationSeparator/>
      </w:r>
    </w:p>
  </w:footnote>
  <w:footnote w:type="continuationNotice" w:id="1">
    <w:p w14:paraId="4DD4DF8F" w14:textId="77777777" w:rsidR="00AD4A7C" w:rsidRDefault="00AD4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E54A1"/>
    <w:multiLevelType w:val="multilevel"/>
    <w:tmpl w:val="BD7006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01739"/>
    <w:multiLevelType w:val="hybridMultilevel"/>
    <w:tmpl w:val="4166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A83B6F"/>
    <w:multiLevelType w:val="hybridMultilevel"/>
    <w:tmpl w:val="B8424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2" w15:restartNumberingAfterBreak="0">
    <w:nsid w:val="621F05D0"/>
    <w:multiLevelType w:val="multilevel"/>
    <w:tmpl w:val="6650761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7"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719F3426"/>
    <w:multiLevelType w:val="multilevel"/>
    <w:tmpl w:val="AF528A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70908860">
    <w:abstractNumId w:val="5"/>
  </w:num>
  <w:num w:numId="2" w16cid:durableId="1202403288">
    <w:abstractNumId w:val="39"/>
  </w:num>
  <w:num w:numId="3" w16cid:durableId="235363559">
    <w:abstractNumId w:val="29"/>
  </w:num>
  <w:num w:numId="4" w16cid:durableId="989679355">
    <w:abstractNumId w:val="31"/>
  </w:num>
  <w:num w:numId="5" w16cid:durableId="409810781">
    <w:abstractNumId w:val="25"/>
  </w:num>
  <w:num w:numId="6" w16cid:durableId="2081513416">
    <w:abstractNumId w:val="35"/>
  </w:num>
  <w:num w:numId="7" w16cid:durableId="1568495607">
    <w:abstractNumId w:val="49"/>
  </w:num>
  <w:num w:numId="8" w16cid:durableId="1929077284">
    <w:abstractNumId w:val="26"/>
  </w:num>
  <w:num w:numId="9" w16cid:durableId="69206241">
    <w:abstractNumId w:val="41"/>
  </w:num>
  <w:num w:numId="10" w16cid:durableId="1314335830">
    <w:abstractNumId w:val="1"/>
  </w:num>
  <w:num w:numId="11" w16cid:durableId="586155756">
    <w:abstractNumId w:val="33"/>
  </w:num>
  <w:num w:numId="12" w16cid:durableId="1461416379">
    <w:abstractNumId w:val="37"/>
  </w:num>
  <w:num w:numId="13" w16cid:durableId="131097616">
    <w:abstractNumId w:val="12"/>
  </w:num>
  <w:num w:numId="14" w16cid:durableId="1330669507">
    <w:abstractNumId w:val="47"/>
  </w:num>
  <w:num w:numId="15" w16cid:durableId="1544708605">
    <w:abstractNumId w:val="11"/>
  </w:num>
  <w:num w:numId="16" w16cid:durableId="1647202359">
    <w:abstractNumId w:val="30"/>
  </w:num>
  <w:num w:numId="17" w16cid:durableId="366611127">
    <w:abstractNumId w:val="0"/>
  </w:num>
  <w:num w:numId="18" w16cid:durableId="1176379521">
    <w:abstractNumId w:val="64"/>
  </w:num>
  <w:num w:numId="19" w16cid:durableId="494035189">
    <w:abstractNumId w:val="18"/>
  </w:num>
  <w:num w:numId="20" w16cid:durableId="1886402229">
    <w:abstractNumId w:val="63"/>
  </w:num>
  <w:num w:numId="21" w16cid:durableId="2128230243">
    <w:abstractNumId w:val="61"/>
  </w:num>
  <w:num w:numId="22" w16cid:durableId="31351445">
    <w:abstractNumId w:val="50"/>
  </w:num>
  <w:num w:numId="23" w16cid:durableId="1081098852">
    <w:abstractNumId w:val="4"/>
  </w:num>
  <w:num w:numId="24" w16cid:durableId="585111641">
    <w:abstractNumId w:val="10"/>
  </w:num>
  <w:num w:numId="25" w16cid:durableId="1769615368">
    <w:abstractNumId w:val="51"/>
  </w:num>
  <w:num w:numId="26" w16cid:durableId="1914119897">
    <w:abstractNumId w:val="20"/>
  </w:num>
  <w:num w:numId="27" w16cid:durableId="320233550">
    <w:abstractNumId w:val="14"/>
  </w:num>
  <w:num w:numId="28" w16cid:durableId="1797259966">
    <w:abstractNumId w:val="3"/>
  </w:num>
  <w:num w:numId="29" w16cid:durableId="1824543099">
    <w:abstractNumId w:val="44"/>
  </w:num>
  <w:num w:numId="30" w16cid:durableId="810824541">
    <w:abstractNumId w:val="9"/>
  </w:num>
  <w:num w:numId="31" w16cid:durableId="612783970">
    <w:abstractNumId w:val="65"/>
  </w:num>
  <w:num w:numId="32" w16cid:durableId="922572308">
    <w:abstractNumId w:val="59"/>
  </w:num>
  <w:num w:numId="33" w16cid:durableId="489830261">
    <w:abstractNumId w:val="28"/>
  </w:num>
  <w:num w:numId="34" w16cid:durableId="1596014999">
    <w:abstractNumId w:val="2"/>
  </w:num>
  <w:num w:numId="35" w16cid:durableId="654266786">
    <w:abstractNumId w:val="57"/>
  </w:num>
  <w:num w:numId="36" w16cid:durableId="1456556740">
    <w:abstractNumId w:val="55"/>
  </w:num>
  <w:num w:numId="37" w16cid:durableId="1670711974">
    <w:abstractNumId w:val="62"/>
  </w:num>
  <w:num w:numId="38" w16cid:durableId="1633756099">
    <w:abstractNumId w:val="24"/>
  </w:num>
  <w:num w:numId="39" w16cid:durableId="193033440">
    <w:abstractNumId w:val="13"/>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42"/>
  </w:num>
  <w:num w:numId="43" w16cid:durableId="2051612355">
    <w:abstractNumId w:val="43"/>
  </w:num>
  <w:num w:numId="44" w16cid:durableId="308293529">
    <w:abstractNumId w:val="40"/>
  </w:num>
  <w:num w:numId="45" w16cid:durableId="540901058">
    <w:abstractNumId w:val="23"/>
  </w:num>
  <w:num w:numId="46" w16cid:durableId="1371148412">
    <w:abstractNumId w:val="21"/>
  </w:num>
  <w:num w:numId="47" w16cid:durableId="288556596">
    <w:abstractNumId w:val="46"/>
  </w:num>
  <w:num w:numId="48" w16cid:durableId="1058212875">
    <w:abstractNumId w:val="27"/>
  </w:num>
  <w:num w:numId="49" w16cid:durableId="443576224">
    <w:abstractNumId w:val="45"/>
  </w:num>
  <w:num w:numId="50" w16cid:durableId="184368873">
    <w:abstractNumId w:val="56"/>
  </w:num>
  <w:num w:numId="51" w16cid:durableId="528227147">
    <w:abstractNumId w:val="16"/>
  </w:num>
  <w:num w:numId="52" w16cid:durableId="1067143925">
    <w:abstractNumId w:val="22"/>
  </w:num>
  <w:num w:numId="53" w16cid:durableId="1979257915">
    <w:abstractNumId w:val="7"/>
  </w:num>
  <w:num w:numId="54" w16cid:durableId="1047215618">
    <w:abstractNumId w:val="52"/>
  </w:num>
  <w:num w:numId="55" w16cid:durableId="780102954">
    <w:abstractNumId w:val="6"/>
  </w:num>
  <w:num w:numId="56" w16cid:durableId="879391874">
    <w:abstractNumId w:val="58"/>
  </w:num>
  <w:num w:numId="57" w16cid:durableId="138499645">
    <w:abstractNumId w:val="15"/>
  </w:num>
  <w:num w:numId="58" w16cid:durableId="262962241">
    <w:abstractNumId w:val="53"/>
  </w:num>
  <w:num w:numId="59" w16cid:durableId="1820263647">
    <w:abstractNumId w:val="60"/>
  </w:num>
  <w:num w:numId="60" w16cid:durableId="2081709344">
    <w:abstractNumId w:val="32"/>
  </w:num>
  <w:num w:numId="61" w16cid:durableId="823156675">
    <w:abstractNumId w:val="48"/>
  </w:num>
  <w:num w:numId="62" w16cid:durableId="1060596958">
    <w:abstractNumId w:val="54"/>
  </w:num>
  <w:num w:numId="63" w16cid:durableId="1478911321">
    <w:abstractNumId w:val="36"/>
  </w:num>
  <w:num w:numId="64" w16cid:durableId="627978015">
    <w:abstractNumId w:val="34"/>
  </w:num>
  <w:num w:numId="65" w16cid:durableId="61098485">
    <w:abstractNumId w:val="66"/>
  </w:num>
  <w:num w:numId="66" w16cid:durableId="215823438">
    <w:abstractNumId w:val="38"/>
  </w:num>
  <w:num w:numId="67" w16cid:durableId="156934522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A23"/>
    <w:rsid w:val="00031434"/>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426"/>
    <w:rsid w:val="00036BA1"/>
    <w:rsid w:val="00036E9B"/>
    <w:rsid w:val="0003723C"/>
    <w:rsid w:val="000374BB"/>
    <w:rsid w:val="0003770D"/>
    <w:rsid w:val="00037E0E"/>
    <w:rsid w:val="00037FBF"/>
    <w:rsid w:val="0004032D"/>
    <w:rsid w:val="00040EDB"/>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21"/>
    <w:rsid w:val="00050779"/>
    <w:rsid w:val="000508AD"/>
    <w:rsid w:val="000514F9"/>
    <w:rsid w:val="0005168C"/>
    <w:rsid w:val="0005170D"/>
    <w:rsid w:val="0005274D"/>
    <w:rsid w:val="00052A07"/>
    <w:rsid w:val="00052B3B"/>
    <w:rsid w:val="00052D5F"/>
    <w:rsid w:val="000534E3"/>
    <w:rsid w:val="0005407B"/>
    <w:rsid w:val="00054A5B"/>
    <w:rsid w:val="00054B77"/>
    <w:rsid w:val="00054C1B"/>
    <w:rsid w:val="0005511A"/>
    <w:rsid w:val="0005537B"/>
    <w:rsid w:val="00055A6C"/>
    <w:rsid w:val="00055B95"/>
    <w:rsid w:val="00055EBF"/>
    <w:rsid w:val="0005606A"/>
    <w:rsid w:val="000560FC"/>
    <w:rsid w:val="00056187"/>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8B8"/>
    <w:rsid w:val="000668C5"/>
    <w:rsid w:val="00067546"/>
    <w:rsid w:val="00067759"/>
    <w:rsid w:val="000705EB"/>
    <w:rsid w:val="000707A2"/>
    <w:rsid w:val="000708A3"/>
    <w:rsid w:val="00070E5C"/>
    <w:rsid w:val="00071841"/>
    <w:rsid w:val="00071F96"/>
    <w:rsid w:val="000721FE"/>
    <w:rsid w:val="00072B34"/>
    <w:rsid w:val="0007330B"/>
    <w:rsid w:val="000738F7"/>
    <w:rsid w:val="00073FF9"/>
    <w:rsid w:val="00075AB5"/>
    <w:rsid w:val="00075AB6"/>
    <w:rsid w:val="00075C5D"/>
    <w:rsid w:val="0007717C"/>
    <w:rsid w:val="00077608"/>
    <w:rsid w:val="00077B17"/>
    <w:rsid w:val="00077D33"/>
    <w:rsid w:val="00077E5F"/>
    <w:rsid w:val="0008036A"/>
    <w:rsid w:val="0008055F"/>
    <w:rsid w:val="00080878"/>
    <w:rsid w:val="00080A67"/>
    <w:rsid w:val="0008121A"/>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3BE"/>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014"/>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6E9B"/>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0C25"/>
    <w:rsid w:val="000E0E36"/>
    <w:rsid w:val="000E1032"/>
    <w:rsid w:val="000E113C"/>
    <w:rsid w:val="000E1875"/>
    <w:rsid w:val="000E1ADC"/>
    <w:rsid w:val="000E1E92"/>
    <w:rsid w:val="000E2156"/>
    <w:rsid w:val="000E23DE"/>
    <w:rsid w:val="000E32EA"/>
    <w:rsid w:val="000E3413"/>
    <w:rsid w:val="000E3945"/>
    <w:rsid w:val="000E3A5F"/>
    <w:rsid w:val="000E3B59"/>
    <w:rsid w:val="000E3CE6"/>
    <w:rsid w:val="000E49DC"/>
    <w:rsid w:val="000E4B42"/>
    <w:rsid w:val="000E5750"/>
    <w:rsid w:val="000E661E"/>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9B6"/>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0E48"/>
    <w:rsid w:val="0011121F"/>
    <w:rsid w:val="001115FD"/>
    <w:rsid w:val="00112599"/>
    <w:rsid w:val="00112A0F"/>
    <w:rsid w:val="00113153"/>
    <w:rsid w:val="00113168"/>
    <w:rsid w:val="00113C17"/>
    <w:rsid w:val="00113CF4"/>
    <w:rsid w:val="00113D95"/>
    <w:rsid w:val="001142A4"/>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0CD3"/>
    <w:rsid w:val="001219F5"/>
    <w:rsid w:val="00121A20"/>
    <w:rsid w:val="00121F16"/>
    <w:rsid w:val="00121FDD"/>
    <w:rsid w:val="00122388"/>
    <w:rsid w:val="00122D61"/>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851"/>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3E9D"/>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B41"/>
    <w:rsid w:val="00142CFD"/>
    <w:rsid w:val="00143656"/>
    <w:rsid w:val="00143695"/>
    <w:rsid w:val="001437C9"/>
    <w:rsid w:val="00143DDE"/>
    <w:rsid w:val="00144892"/>
    <w:rsid w:val="00144A2C"/>
    <w:rsid w:val="00144A81"/>
    <w:rsid w:val="00144DF9"/>
    <w:rsid w:val="00145FE2"/>
    <w:rsid w:val="00146604"/>
    <w:rsid w:val="001469D4"/>
    <w:rsid w:val="00147001"/>
    <w:rsid w:val="00147216"/>
    <w:rsid w:val="00147768"/>
    <w:rsid w:val="00147D01"/>
    <w:rsid w:val="00147F55"/>
    <w:rsid w:val="001501DB"/>
    <w:rsid w:val="00150AB6"/>
    <w:rsid w:val="00150F90"/>
    <w:rsid w:val="00151178"/>
    <w:rsid w:val="00151189"/>
    <w:rsid w:val="001511F0"/>
    <w:rsid w:val="0015147F"/>
    <w:rsid w:val="0015176B"/>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56A4"/>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0BAD"/>
    <w:rsid w:val="001927DF"/>
    <w:rsid w:val="001932FC"/>
    <w:rsid w:val="00193346"/>
    <w:rsid w:val="0019341A"/>
    <w:rsid w:val="00193704"/>
    <w:rsid w:val="0019487F"/>
    <w:rsid w:val="00194B49"/>
    <w:rsid w:val="00194F24"/>
    <w:rsid w:val="00195196"/>
    <w:rsid w:val="001958BF"/>
    <w:rsid w:val="00195C2D"/>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3CC"/>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4F3"/>
    <w:rsid w:val="001B6813"/>
    <w:rsid w:val="001B68B3"/>
    <w:rsid w:val="001B796C"/>
    <w:rsid w:val="001B7A0B"/>
    <w:rsid w:val="001B7A8C"/>
    <w:rsid w:val="001B7F5A"/>
    <w:rsid w:val="001C0105"/>
    <w:rsid w:val="001C06CE"/>
    <w:rsid w:val="001C07F2"/>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1A5"/>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488"/>
    <w:rsid w:val="001F172F"/>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5FB6"/>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D56"/>
    <w:rsid w:val="00227749"/>
    <w:rsid w:val="00227AF2"/>
    <w:rsid w:val="00227B13"/>
    <w:rsid w:val="00227E24"/>
    <w:rsid w:val="00227ECB"/>
    <w:rsid w:val="00230765"/>
    <w:rsid w:val="00230E1A"/>
    <w:rsid w:val="00231886"/>
    <w:rsid w:val="002318ED"/>
    <w:rsid w:val="002319E4"/>
    <w:rsid w:val="00232375"/>
    <w:rsid w:val="0023274F"/>
    <w:rsid w:val="00232C7C"/>
    <w:rsid w:val="00232F99"/>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10"/>
    <w:rsid w:val="00241559"/>
    <w:rsid w:val="0024169E"/>
    <w:rsid w:val="0024183E"/>
    <w:rsid w:val="00241A9F"/>
    <w:rsid w:val="00241F02"/>
    <w:rsid w:val="00241FDD"/>
    <w:rsid w:val="00242237"/>
    <w:rsid w:val="00242A33"/>
    <w:rsid w:val="002435B3"/>
    <w:rsid w:val="00243A70"/>
    <w:rsid w:val="00243B00"/>
    <w:rsid w:val="00243D41"/>
    <w:rsid w:val="00243ED4"/>
    <w:rsid w:val="00243F98"/>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1ED2"/>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23"/>
    <w:rsid w:val="00274A80"/>
    <w:rsid w:val="0027544A"/>
    <w:rsid w:val="00275516"/>
    <w:rsid w:val="00275549"/>
    <w:rsid w:val="0027586B"/>
    <w:rsid w:val="00275DBF"/>
    <w:rsid w:val="00276561"/>
    <w:rsid w:val="00276B58"/>
    <w:rsid w:val="00276D7F"/>
    <w:rsid w:val="0027777C"/>
    <w:rsid w:val="002777A8"/>
    <w:rsid w:val="00277BB0"/>
    <w:rsid w:val="0028055F"/>
    <w:rsid w:val="002805F5"/>
    <w:rsid w:val="00280751"/>
    <w:rsid w:val="00280BF3"/>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3226"/>
    <w:rsid w:val="002940D2"/>
    <w:rsid w:val="002941E2"/>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0C6"/>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3D96"/>
    <w:rsid w:val="002B3FDB"/>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41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43B"/>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529D"/>
    <w:rsid w:val="002D5AB3"/>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64"/>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22A"/>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32E"/>
    <w:rsid w:val="00307BA1"/>
    <w:rsid w:val="00310E0D"/>
    <w:rsid w:val="00311096"/>
    <w:rsid w:val="00311702"/>
    <w:rsid w:val="00311E82"/>
    <w:rsid w:val="00312190"/>
    <w:rsid w:val="00312628"/>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605"/>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3D0"/>
    <w:rsid w:val="00335858"/>
    <w:rsid w:val="00335C1B"/>
    <w:rsid w:val="00335F39"/>
    <w:rsid w:val="00336128"/>
    <w:rsid w:val="00336BDA"/>
    <w:rsid w:val="00337194"/>
    <w:rsid w:val="003372DA"/>
    <w:rsid w:val="00337545"/>
    <w:rsid w:val="0033755F"/>
    <w:rsid w:val="00337CA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21C"/>
    <w:rsid w:val="003454A8"/>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058A"/>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AB6"/>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895"/>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367"/>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7E7"/>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B3E"/>
    <w:rsid w:val="003D2DDC"/>
    <w:rsid w:val="003D2FC4"/>
    <w:rsid w:val="003D3279"/>
    <w:rsid w:val="003D33CE"/>
    <w:rsid w:val="003D3866"/>
    <w:rsid w:val="003D3C45"/>
    <w:rsid w:val="003D3C8F"/>
    <w:rsid w:val="003D40F8"/>
    <w:rsid w:val="003D47C1"/>
    <w:rsid w:val="003D4ECB"/>
    <w:rsid w:val="003D54F6"/>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DA"/>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0B8A"/>
    <w:rsid w:val="0040123A"/>
    <w:rsid w:val="00401247"/>
    <w:rsid w:val="00401259"/>
    <w:rsid w:val="004018BA"/>
    <w:rsid w:val="00401BCB"/>
    <w:rsid w:val="00402008"/>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3E87"/>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7248"/>
    <w:rsid w:val="004272E5"/>
    <w:rsid w:val="004311DF"/>
    <w:rsid w:val="0043134C"/>
    <w:rsid w:val="0043149A"/>
    <w:rsid w:val="00431986"/>
    <w:rsid w:val="00431CCC"/>
    <w:rsid w:val="00431CFD"/>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2C11"/>
    <w:rsid w:val="004436AB"/>
    <w:rsid w:val="0044378F"/>
    <w:rsid w:val="004440EC"/>
    <w:rsid w:val="00444403"/>
    <w:rsid w:val="00444431"/>
    <w:rsid w:val="004444D7"/>
    <w:rsid w:val="00444792"/>
    <w:rsid w:val="00444F56"/>
    <w:rsid w:val="00445DCE"/>
    <w:rsid w:val="00445FA0"/>
    <w:rsid w:val="00446239"/>
    <w:rsid w:val="00446488"/>
    <w:rsid w:val="00446749"/>
    <w:rsid w:val="00446B4B"/>
    <w:rsid w:val="004471F5"/>
    <w:rsid w:val="004473A5"/>
    <w:rsid w:val="00447607"/>
    <w:rsid w:val="00447626"/>
    <w:rsid w:val="00447B1C"/>
    <w:rsid w:val="004501D2"/>
    <w:rsid w:val="004501DC"/>
    <w:rsid w:val="00450AF7"/>
    <w:rsid w:val="00450B74"/>
    <w:rsid w:val="00450DD4"/>
    <w:rsid w:val="00450F8E"/>
    <w:rsid w:val="004517AA"/>
    <w:rsid w:val="00451C61"/>
    <w:rsid w:val="00451EEF"/>
    <w:rsid w:val="00452AE6"/>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172"/>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EB1"/>
    <w:rsid w:val="004843B1"/>
    <w:rsid w:val="00484649"/>
    <w:rsid w:val="00484CFB"/>
    <w:rsid w:val="004853CE"/>
    <w:rsid w:val="00485A5D"/>
    <w:rsid w:val="0048618E"/>
    <w:rsid w:val="004865E7"/>
    <w:rsid w:val="00487488"/>
    <w:rsid w:val="004877E2"/>
    <w:rsid w:val="0049015D"/>
    <w:rsid w:val="00490604"/>
    <w:rsid w:val="00490A15"/>
    <w:rsid w:val="00490D41"/>
    <w:rsid w:val="00491345"/>
    <w:rsid w:val="00491FBF"/>
    <w:rsid w:val="00492BC5"/>
    <w:rsid w:val="004933EA"/>
    <w:rsid w:val="00493425"/>
    <w:rsid w:val="00493DBE"/>
    <w:rsid w:val="0049472B"/>
    <w:rsid w:val="00494B81"/>
    <w:rsid w:val="00495533"/>
    <w:rsid w:val="0049566A"/>
    <w:rsid w:val="004957EC"/>
    <w:rsid w:val="00495E9A"/>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A2A"/>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87"/>
    <w:rsid w:val="004B409C"/>
    <w:rsid w:val="004B413E"/>
    <w:rsid w:val="004B41E1"/>
    <w:rsid w:val="004B6327"/>
    <w:rsid w:val="004B676B"/>
    <w:rsid w:val="004B686E"/>
    <w:rsid w:val="004B70A5"/>
    <w:rsid w:val="004B75D1"/>
    <w:rsid w:val="004B7821"/>
    <w:rsid w:val="004B7BFD"/>
    <w:rsid w:val="004B7C0C"/>
    <w:rsid w:val="004B7CA2"/>
    <w:rsid w:val="004C0045"/>
    <w:rsid w:val="004C01DC"/>
    <w:rsid w:val="004C0384"/>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6142"/>
    <w:rsid w:val="004D7235"/>
    <w:rsid w:val="004D7558"/>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7CF"/>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382"/>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4D2"/>
    <w:rsid w:val="00506557"/>
    <w:rsid w:val="00506678"/>
    <w:rsid w:val="00506764"/>
    <w:rsid w:val="0050677A"/>
    <w:rsid w:val="005074E5"/>
    <w:rsid w:val="005075BA"/>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5F09"/>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864"/>
    <w:rsid w:val="00532096"/>
    <w:rsid w:val="005321B3"/>
    <w:rsid w:val="00532A84"/>
    <w:rsid w:val="00533498"/>
    <w:rsid w:val="005338D0"/>
    <w:rsid w:val="00533977"/>
    <w:rsid w:val="00533EA0"/>
    <w:rsid w:val="00534168"/>
    <w:rsid w:val="00534459"/>
    <w:rsid w:val="00534699"/>
    <w:rsid w:val="00534B59"/>
    <w:rsid w:val="005350B8"/>
    <w:rsid w:val="0053519D"/>
    <w:rsid w:val="005355E8"/>
    <w:rsid w:val="00535A40"/>
    <w:rsid w:val="00536759"/>
    <w:rsid w:val="00536D1C"/>
    <w:rsid w:val="00536FF6"/>
    <w:rsid w:val="005376E9"/>
    <w:rsid w:val="00537AA2"/>
    <w:rsid w:val="00537C62"/>
    <w:rsid w:val="00540091"/>
    <w:rsid w:val="0054018A"/>
    <w:rsid w:val="005402C0"/>
    <w:rsid w:val="0054036F"/>
    <w:rsid w:val="00540AAE"/>
    <w:rsid w:val="00541020"/>
    <w:rsid w:val="00541172"/>
    <w:rsid w:val="005418FC"/>
    <w:rsid w:val="00541DD6"/>
    <w:rsid w:val="00542206"/>
    <w:rsid w:val="0054238A"/>
    <w:rsid w:val="00542897"/>
    <w:rsid w:val="00542899"/>
    <w:rsid w:val="00542A81"/>
    <w:rsid w:val="0054302C"/>
    <w:rsid w:val="005432AB"/>
    <w:rsid w:val="0054355D"/>
    <w:rsid w:val="00543837"/>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09EC"/>
    <w:rsid w:val="00551007"/>
    <w:rsid w:val="005517F4"/>
    <w:rsid w:val="005518BD"/>
    <w:rsid w:val="00551E54"/>
    <w:rsid w:val="00551FE1"/>
    <w:rsid w:val="005528EC"/>
    <w:rsid w:val="00552D51"/>
    <w:rsid w:val="005531F5"/>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831"/>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3A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87ADB"/>
    <w:rsid w:val="005900FA"/>
    <w:rsid w:val="00590167"/>
    <w:rsid w:val="005901CF"/>
    <w:rsid w:val="00590855"/>
    <w:rsid w:val="00591403"/>
    <w:rsid w:val="005917FB"/>
    <w:rsid w:val="00591ADF"/>
    <w:rsid w:val="00591C56"/>
    <w:rsid w:val="00591D01"/>
    <w:rsid w:val="00591F85"/>
    <w:rsid w:val="0059346F"/>
    <w:rsid w:val="005935A4"/>
    <w:rsid w:val="005946D9"/>
    <w:rsid w:val="0059484A"/>
    <w:rsid w:val="005948C2"/>
    <w:rsid w:val="00594CF3"/>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AA2"/>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128"/>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A0F"/>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5F7989"/>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19A"/>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685"/>
    <w:rsid w:val="00631D00"/>
    <w:rsid w:val="00632197"/>
    <w:rsid w:val="006326B6"/>
    <w:rsid w:val="0063284C"/>
    <w:rsid w:val="00632865"/>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5F8"/>
    <w:rsid w:val="00641A44"/>
    <w:rsid w:val="0064208D"/>
    <w:rsid w:val="006421E2"/>
    <w:rsid w:val="006427F5"/>
    <w:rsid w:val="00642DA2"/>
    <w:rsid w:val="0064345C"/>
    <w:rsid w:val="00643475"/>
    <w:rsid w:val="006435B8"/>
    <w:rsid w:val="0064396A"/>
    <w:rsid w:val="00643A60"/>
    <w:rsid w:val="00643B57"/>
    <w:rsid w:val="00643E71"/>
    <w:rsid w:val="0064404C"/>
    <w:rsid w:val="00644AEF"/>
    <w:rsid w:val="00644E24"/>
    <w:rsid w:val="00645250"/>
    <w:rsid w:val="00645379"/>
    <w:rsid w:val="00645F60"/>
    <w:rsid w:val="0064624E"/>
    <w:rsid w:val="0064641E"/>
    <w:rsid w:val="00647230"/>
    <w:rsid w:val="006502B3"/>
    <w:rsid w:val="00650AB9"/>
    <w:rsid w:val="00650EEB"/>
    <w:rsid w:val="00651131"/>
    <w:rsid w:val="00651227"/>
    <w:rsid w:val="00651439"/>
    <w:rsid w:val="006518D7"/>
    <w:rsid w:val="00651D89"/>
    <w:rsid w:val="00651E42"/>
    <w:rsid w:val="0065228D"/>
    <w:rsid w:val="006527FB"/>
    <w:rsid w:val="00652FFC"/>
    <w:rsid w:val="00653162"/>
    <w:rsid w:val="00653583"/>
    <w:rsid w:val="0065378E"/>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AFD"/>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6BDE"/>
    <w:rsid w:val="0067719C"/>
    <w:rsid w:val="006771F9"/>
    <w:rsid w:val="0067767A"/>
    <w:rsid w:val="006776A7"/>
    <w:rsid w:val="006776D7"/>
    <w:rsid w:val="006777B6"/>
    <w:rsid w:val="006778A4"/>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210"/>
    <w:rsid w:val="00685459"/>
    <w:rsid w:val="006854DF"/>
    <w:rsid w:val="006864F9"/>
    <w:rsid w:val="00686BEA"/>
    <w:rsid w:val="006874FF"/>
    <w:rsid w:val="0069000C"/>
    <w:rsid w:val="006902B3"/>
    <w:rsid w:val="0069086D"/>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A7FB5"/>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4921"/>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19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4D4"/>
    <w:rsid w:val="006F263E"/>
    <w:rsid w:val="006F2DD7"/>
    <w:rsid w:val="006F341D"/>
    <w:rsid w:val="006F3931"/>
    <w:rsid w:val="006F3CDE"/>
    <w:rsid w:val="006F3FD4"/>
    <w:rsid w:val="006F415D"/>
    <w:rsid w:val="006F4222"/>
    <w:rsid w:val="006F4344"/>
    <w:rsid w:val="006F4809"/>
    <w:rsid w:val="006F4887"/>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3B22"/>
    <w:rsid w:val="0072441E"/>
    <w:rsid w:val="00725430"/>
    <w:rsid w:val="007255D2"/>
    <w:rsid w:val="00725CDF"/>
    <w:rsid w:val="00725DA9"/>
    <w:rsid w:val="00726422"/>
    <w:rsid w:val="00726EA6"/>
    <w:rsid w:val="00727208"/>
    <w:rsid w:val="007273E6"/>
    <w:rsid w:val="0072766F"/>
    <w:rsid w:val="00727680"/>
    <w:rsid w:val="00727BE1"/>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3B78"/>
    <w:rsid w:val="00754966"/>
    <w:rsid w:val="00754C5E"/>
    <w:rsid w:val="007552B3"/>
    <w:rsid w:val="00755349"/>
    <w:rsid w:val="007556C9"/>
    <w:rsid w:val="007560FD"/>
    <w:rsid w:val="0075619E"/>
    <w:rsid w:val="0075634C"/>
    <w:rsid w:val="007569E0"/>
    <w:rsid w:val="00756D13"/>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3A7"/>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CDD"/>
    <w:rsid w:val="00796F14"/>
    <w:rsid w:val="007970C9"/>
    <w:rsid w:val="00797E65"/>
    <w:rsid w:val="00797F56"/>
    <w:rsid w:val="00797FD5"/>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4B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54"/>
    <w:rsid w:val="007B6FFF"/>
    <w:rsid w:val="007B7672"/>
    <w:rsid w:val="007C0160"/>
    <w:rsid w:val="007C05DD"/>
    <w:rsid w:val="007C0ACB"/>
    <w:rsid w:val="007C0E11"/>
    <w:rsid w:val="007C11D9"/>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52"/>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26"/>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453"/>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729"/>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18C"/>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3F6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3806"/>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0F37"/>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B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0D0F"/>
    <w:rsid w:val="00881625"/>
    <w:rsid w:val="0088163D"/>
    <w:rsid w:val="00882D5D"/>
    <w:rsid w:val="008833F5"/>
    <w:rsid w:val="008833FB"/>
    <w:rsid w:val="00883AAB"/>
    <w:rsid w:val="00883BD1"/>
    <w:rsid w:val="0088401E"/>
    <w:rsid w:val="008840EF"/>
    <w:rsid w:val="008842A1"/>
    <w:rsid w:val="008843E9"/>
    <w:rsid w:val="00885E87"/>
    <w:rsid w:val="00886800"/>
    <w:rsid w:val="00886B40"/>
    <w:rsid w:val="00886D5D"/>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A3B"/>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0AD"/>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C59"/>
    <w:rsid w:val="008A7F00"/>
    <w:rsid w:val="008A7FB0"/>
    <w:rsid w:val="008A7FFA"/>
    <w:rsid w:val="008B013C"/>
    <w:rsid w:val="008B0483"/>
    <w:rsid w:val="008B120C"/>
    <w:rsid w:val="008B16CD"/>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B7E96"/>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8A0"/>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251"/>
    <w:rsid w:val="008E34E5"/>
    <w:rsid w:val="008E3C8D"/>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006"/>
    <w:rsid w:val="009013D1"/>
    <w:rsid w:val="00901F29"/>
    <w:rsid w:val="009020AD"/>
    <w:rsid w:val="009021F6"/>
    <w:rsid w:val="00902216"/>
    <w:rsid w:val="00902350"/>
    <w:rsid w:val="00902A9A"/>
    <w:rsid w:val="0090336B"/>
    <w:rsid w:val="00903A3A"/>
    <w:rsid w:val="00904510"/>
    <w:rsid w:val="009053AA"/>
    <w:rsid w:val="009062D5"/>
    <w:rsid w:val="00906939"/>
    <w:rsid w:val="009069F6"/>
    <w:rsid w:val="0090747E"/>
    <w:rsid w:val="009075DE"/>
    <w:rsid w:val="0090778B"/>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9BA"/>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88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2F2"/>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C14"/>
    <w:rsid w:val="00967F33"/>
    <w:rsid w:val="009706AD"/>
    <w:rsid w:val="00970903"/>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3D7"/>
    <w:rsid w:val="009764B4"/>
    <w:rsid w:val="00976610"/>
    <w:rsid w:val="00976949"/>
    <w:rsid w:val="0097698A"/>
    <w:rsid w:val="00976A48"/>
    <w:rsid w:val="00976C4B"/>
    <w:rsid w:val="00976F19"/>
    <w:rsid w:val="00977458"/>
    <w:rsid w:val="00977763"/>
    <w:rsid w:val="00977EA1"/>
    <w:rsid w:val="00980477"/>
    <w:rsid w:val="0098075D"/>
    <w:rsid w:val="0098159B"/>
    <w:rsid w:val="009818B3"/>
    <w:rsid w:val="00981B29"/>
    <w:rsid w:val="00981B5D"/>
    <w:rsid w:val="009820FD"/>
    <w:rsid w:val="00982E8E"/>
    <w:rsid w:val="009834A9"/>
    <w:rsid w:val="00983B4E"/>
    <w:rsid w:val="0098420B"/>
    <w:rsid w:val="00984676"/>
    <w:rsid w:val="00984ACF"/>
    <w:rsid w:val="00984B75"/>
    <w:rsid w:val="00984CC1"/>
    <w:rsid w:val="00984D3E"/>
    <w:rsid w:val="009851A6"/>
    <w:rsid w:val="00985253"/>
    <w:rsid w:val="009853B3"/>
    <w:rsid w:val="009856E0"/>
    <w:rsid w:val="009857C7"/>
    <w:rsid w:val="00985DFC"/>
    <w:rsid w:val="0098625B"/>
    <w:rsid w:val="00986322"/>
    <w:rsid w:val="00986A07"/>
    <w:rsid w:val="00986F9F"/>
    <w:rsid w:val="009872A9"/>
    <w:rsid w:val="0098747F"/>
    <w:rsid w:val="009877C3"/>
    <w:rsid w:val="0098796A"/>
    <w:rsid w:val="00987D72"/>
    <w:rsid w:val="009902EF"/>
    <w:rsid w:val="009904BB"/>
    <w:rsid w:val="009905C9"/>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0B3"/>
    <w:rsid w:val="00994845"/>
    <w:rsid w:val="0099487F"/>
    <w:rsid w:val="00994DCA"/>
    <w:rsid w:val="009954D1"/>
    <w:rsid w:val="00995DBD"/>
    <w:rsid w:val="009960EC"/>
    <w:rsid w:val="0099621A"/>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4BC"/>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0B"/>
    <w:rsid w:val="009B1F30"/>
    <w:rsid w:val="009B2277"/>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1EA3"/>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267"/>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5EC"/>
    <w:rsid w:val="00A13E54"/>
    <w:rsid w:val="00A14496"/>
    <w:rsid w:val="00A14582"/>
    <w:rsid w:val="00A149A7"/>
    <w:rsid w:val="00A14B72"/>
    <w:rsid w:val="00A14BA4"/>
    <w:rsid w:val="00A14F16"/>
    <w:rsid w:val="00A14F4E"/>
    <w:rsid w:val="00A1565B"/>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DF4"/>
    <w:rsid w:val="00A32084"/>
    <w:rsid w:val="00A323E2"/>
    <w:rsid w:val="00A3243E"/>
    <w:rsid w:val="00A324EA"/>
    <w:rsid w:val="00A329E8"/>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F25"/>
    <w:rsid w:val="00A45639"/>
    <w:rsid w:val="00A45B74"/>
    <w:rsid w:val="00A45C97"/>
    <w:rsid w:val="00A46D32"/>
    <w:rsid w:val="00A47931"/>
    <w:rsid w:val="00A47ECC"/>
    <w:rsid w:val="00A5014C"/>
    <w:rsid w:val="00A50307"/>
    <w:rsid w:val="00A5094F"/>
    <w:rsid w:val="00A50986"/>
    <w:rsid w:val="00A50B92"/>
    <w:rsid w:val="00A50D8F"/>
    <w:rsid w:val="00A50F47"/>
    <w:rsid w:val="00A51E0C"/>
    <w:rsid w:val="00A5212C"/>
    <w:rsid w:val="00A52210"/>
    <w:rsid w:val="00A52422"/>
    <w:rsid w:val="00A5266E"/>
    <w:rsid w:val="00A52C03"/>
    <w:rsid w:val="00A52DB3"/>
    <w:rsid w:val="00A52E1D"/>
    <w:rsid w:val="00A531A5"/>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8AE"/>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BAA"/>
    <w:rsid w:val="00A81F82"/>
    <w:rsid w:val="00A82E35"/>
    <w:rsid w:val="00A831A8"/>
    <w:rsid w:val="00A8368E"/>
    <w:rsid w:val="00A84372"/>
    <w:rsid w:val="00A85075"/>
    <w:rsid w:val="00A85AAC"/>
    <w:rsid w:val="00A862D4"/>
    <w:rsid w:val="00A87256"/>
    <w:rsid w:val="00A879F2"/>
    <w:rsid w:val="00A87F2A"/>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72E"/>
    <w:rsid w:val="00AA3F4E"/>
    <w:rsid w:val="00AA43F2"/>
    <w:rsid w:val="00AA4518"/>
    <w:rsid w:val="00AA4D77"/>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197"/>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743"/>
    <w:rsid w:val="00AD3F94"/>
    <w:rsid w:val="00AD4A5A"/>
    <w:rsid w:val="00AD4A7C"/>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4C9"/>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4BE"/>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DC9"/>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28F6"/>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093"/>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0D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472"/>
    <w:rsid w:val="00B4670C"/>
    <w:rsid w:val="00B46A8F"/>
    <w:rsid w:val="00B46AD4"/>
    <w:rsid w:val="00B46E76"/>
    <w:rsid w:val="00B4744D"/>
    <w:rsid w:val="00B47BEE"/>
    <w:rsid w:val="00B47EDA"/>
    <w:rsid w:val="00B5003B"/>
    <w:rsid w:val="00B503A9"/>
    <w:rsid w:val="00B50565"/>
    <w:rsid w:val="00B50B57"/>
    <w:rsid w:val="00B50BD3"/>
    <w:rsid w:val="00B50C4B"/>
    <w:rsid w:val="00B51602"/>
    <w:rsid w:val="00B51704"/>
    <w:rsid w:val="00B51FEE"/>
    <w:rsid w:val="00B52756"/>
    <w:rsid w:val="00B52A53"/>
    <w:rsid w:val="00B52A99"/>
    <w:rsid w:val="00B52D7F"/>
    <w:rsid w:val="00B52D8B"/>
    <w:rsid w:val="00B52E5C"/>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712"/>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4A3"/>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A3B"/>
    <w:rsid w:val="00B97F52"/>
    <w:rsid w:val="00BA0CDA"/>
    <w:rsid w:val="00BA15AA"/>
    <w:rsid w:val="00BA1641"/>
    <w:rsid w:val="00BA1C25"/>
    <w:rsid w:val="00BA2280"/>
    <w:rsid w:val="00BA23A1"/>
    <w:rsid w:val="00BA268B"/>
    <w:rsid w:val="00BA278C"/>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002"/>
    <w:rsid w:val="00BC0B77"/>
    <w:rsid w:val="00BC0B87"/>
    <w:rsid w:val="00BC0D49"/>
    <w:rsid w:val="00BC0FDC"/>
    <w:rsid w:val="00BC1082"/>
    <w:rsid w:val="00BC16D9"/>
    <w:rsid w:val="00BC1D4A"/>
    <w:rsid w:val="00BC1F30"/>
    <w:rsid w:val="00BC2149"/>
    <w:rsid w:val="00BC24C0"/>
    <w:rsid w:val="00BC25AA"/>
    <w:rsid w:val="00BC2677"/>
    <w:rsid w:val="00BC3053"/>
    <w:rsid w:val="00BC3C1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7C0"/>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418"/>
    <w:rsid w:val="00BE2934"/>
    <w:rsid w:val="00BE2FA6"/>
    <w:rsid w:val="00BE333F"/>
    <w:rsid w:val="00BE38DC"/>
    <w:rsid w:val="00BE3DB9"/>
    <w:rsid w:val="00BE43ED"/>
    <w:rsid w:val="00BE45B3"/>
    <w:rsid w:val="00BE4818"/>
    <w:rsid w:val="00BE4E8C"/>
    <w:rsid w:val="00BE55A8"/>
    <w:rsid w:val="00BE5A09"/>
    <w:rsid w:val="00BE5A2F"/>
    <w:rsid w:val="00BE5EAE"/>
    <w:rsid w:val="00BE6453"/>
    <w:rsid w:val="00BE6536"/>
    <w:rsid w:val="00BE7406"/>
    <w:rsid w:val="00BE757B"/>
    <w:rsid w:val="00BE7603"/>
    <w:rsid w:val="00BE7B66"/>
    <w:rsid w:val="00BE7BDE"/>
    <w:rsid w:val="00BF0151"/>
    <w:rsid w:val="00BF05F6"/>
    <w:rsid w:val="00BF07CF"/>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DA6"/>
    <w:rsid w:val="00C20CAD"/>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162D"/>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D8C"/>
    <w:rsid w:val="00C42720"/>
    <w:rsid w:val="00C42C69"/>
    <w:rsid w:val="00C42C71"/>
    <w:rsid w:val="00C42D49"/>
    <w:rsid w:val="00C42D85"/>
    <w:rsid w:val="00C42DF8"/>
    <w:rsid w:val="00C42FE2"/>
    <w:rsid w:val="00C4324D"/>
    <w:rsid w:val="00C433AE"/>
    <w:rsid w:val="00C43A9B"/>
    <w:rsid w:val="00C43BE1"/>
    <w:rsid w:val="00C44547"/>
    <w:rsid w:val="00C4520D"/>
    <w:rsid w:val="00C45835"/>
    <w:rsid w:val="00C45F6E"/>
    <w:rsid w:val="00C46063"/>
    <w:rsid w:val="00C46240"/>
    <w:rsid w:val="00C4651C"/>
    <w:rsid w:val="00C471BD"/>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033"/>
    <w:rsid w:val="00C67803"/>
    <w:rsid w:val="00C67F10"/>
    <w:rsid w:val="00C7057C"/>
    <w:rsid w:val="00C70697"/>
    <w:rsid w:val="00C70F71"/>
    <w:rsid w:val="00C7129C"/>
    <w:rsid w:val="00C716A0"/>
    <w:rsid w:val="00C71E5F"/>
    <w:rsid w:val="00C72EF4"/>
    <w:rsid w:val="00C73332"/>
    <w:rsid w:val="00C73931"/>
    <w:rsid w:val="00C7433B"/>
    <w:rsid w:val="00C74737"/>
    <w:rsid w:val="00C752B6"/>
    <w:rsid w:val="00C7533A"/>
    <w:rsid w:val="00C75B8C"/>
    <w:rsid w:val="00C75D2F"/>
    <w:rsid w:val="00C767BE"/>
    <w:rsid w:val="00C76963"/>
    <w:rsid w:val="00C76E3C"/>
    <w:rsid w:val="00C76F2F"/>
    <w:rsid w:val="00C770F2"/>
    <w:rsid w:val="00C77209"/>
    <w:rsid w:val="00C77A34"/>
    <w:rsid w:val="00C77B99"/>
    <w:rsid w:val="00C810E7"/>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87C51"/>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01"/>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26A"/>
    <w:rsid w:val="00CD337B"/>
    <w:rsid w:val="00CD3412"/>
    <w:rsid w:val="00CD4074"/>
    <w:rsid w:val="00CD424E"/>
    <w:rsid w:val="00CD4691"/>
    <w:rsid w:val="00CD5342"/>
    <w:rsid w:val="00CD5555"/>
    <w:rsid w:val="00CD60DA"/>
    <w:rsid w:val="00CD7877"/>
    <w:rsid w:val="00CD78AE"/>
    <w:rsid w:val="00CD7BF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56E"/>
    <w:rsid w:val="00D10613"/>
    <w:rsid w:val="00D106FC"/>
    <w:rsid w:val="00D10951"/>
    <w:rsid w:val="00D10A26"/>
    <w:rsid w:val="00D10B22"/>
    <w:rsid w:val="00D115C3"/>
    <w:rsid w:val="00D11897"/>
    <w:rsid w:val="00D11FB8"/>
    <w:rsid w:val="00D12695"/>
    <w:rsid w:val="00D12FC6"/>
    <w:rsid w:val="00D13135"/>
    <w:rsid w:val="00D13297"/>
    <w:rsid w:val="00D13310"/>
    <w:rsid w:val="00D13325"/>
    <w:rsid w:val="00D134DC"/>
    <w:rsid w:val="00D13C81"/>
    <w:rsid w:val="00D13E4E"/>
    <w:rsid w:val="00D14367"/>
    <w:rsid w:val="00D14A4E"/>
    <w:rsid w:val="00D14D97"/>
    <w:rsid w:val="00D15AAD"/>
    <w:rsid w:val="00D15B43"/>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327E"/>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75B"/>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A3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C1"/>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0C2"/>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158"/>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563"/>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044"/>
    <w:rsid w:val="00DD3472"/>
    <w:rsid w:val="00DD348B"/>
    <w:rsid w:val="00DD38BF"/>
    <w:rsid w:val="00DD3EE3"/>
    <w:rsid w:val="00DD4017"/>
    <w:rsid w:val="00DD4536"/>
    <w:rsid w:val="00DD5CE4"/>
    <w:rsid w:val="00DD5FD0"/>
    <w:rsid w:val="00DD60DE"/>
    <w:rsid w:val="00DD61C4"/>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E7FA5"/>
    <w:rsid w:val="00DF02ED"/>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BD8"/>
    <w:rsid w:val="00E16C0F"/>
    <w:rsid w:val="00E17720"/>
    <w:rsid w:val="00E17725"/>
    <w:rsid w:val="00E17FA2"/>
    <w:rsid w:val="00E17FC0"/>
    <w:rsid w:val="00E20601"/>
    <w:rsid w:val="00E209C7"/>
    <w:rsid w:val="00E209D9"/>
    <w:rsid w:val="00E20A0E"/>
    <w:rsid w:val="00E20F0D"/>
    <w:rsid w:val="00E20F64"/>
    <w:rsid w:val="00E20FEC"/>
    <w:rsid w:val="00E22330"/>
    <w:rsid w:val="00E22FF2"/>
    <w:rsid w:val="00E23633"/>
    <w:rsid w:val="00E23803"/>
    <w:rsid w:val="00E23997"/>
    <w:rsid w:val="00E23A2B"/>
    <w:rsid w:val="00E2423D"/>
    <w:rsid w:val="00E24340"/>
    <w:rsid w:val="00E24460"/>
    <w:rsid w:val="00E2449C"/>
    <w:rsid w:val="00E24518"/>
    <w:rsid w:val="00E24FD3"/>
    <w:rsid w:val="00E25353"/>
    <w:rsid w:val="00E2556A"/>
    <w:rsid w:val="00E25AE6"/>
    <w:rsid w:val="00E26156"/>
    <w:rsid w:val="00E2702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A46"/>
    <w:rsid w:val="00E35EF6"/>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17"/>
    <w:rsid w:val="00E416C4"/>
    <w:rsid w:val="00E417E5"/>
    <w:rsid w:val="00E41A70"/>
    <w:rsid w:val="00E41B7B"/>
    <w:rsid w:val="00E421D7"/>
    <w:rsid w:val="00E421D8"/>
    <w:rsid w:val="00E42775"/>
    <w:rsid w:val="00E42CBC"/>
    <w:rsid w:val="00E4311E"/>
    <w:rsid w:val="00E431BF"/>
    <w:rsid w:val="00E4341D"/>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CCE"/>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3F"/>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A07"/>
    <w:rsid w:val="00E82FA1"/>
    <w:rsid w:val="00E82FEE"/>
    <w:rsid w:val="00E8304E"/>
    <w:rsid w:val="00E831A8"/>
    <w:rsid w:val="00E83AA9"/>
    <w:rsid w:val="00E83FD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0C5"/>
    <w:rsid w:val="00E90215"/>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811"/>
    <w:rsid w:val="00E95C7E"/>
    <w:rsid w:val="00E95E44"/>
    <w:rsid w:val="00E96798"/>
    <w:rsid w:val="00E96F75"/>
    <w:rsid w:val="00E973B1"/>
    <w:rsid w:val="00E973BC"/>
    <w:rsid w:val="00E97F7A"/>
    <w:rsid w:val="00EA06ED"/>
    <w:rsid w:val="00EA0934"/>
    <w:rsid w:val="00EA17BD"/>
    <w:rsid w:val="00EA1A85"/>
    <w:rsid w:val="00EA1C47"/>
    <w:rsid w:val="00EA1CA1"/>
    <w:rsid w:val="00EA20DE"/>
    <w:rsid w:val="00EA26A9"/>
    <w:rsid w:val="00EA2CF1"/>
    <w:rsid w:val="00EA2D2E"/>
    <w:rsid w:val="00EA3C7E"/>
    <w:rsid w:val="00EA4483"/>
    <w:rsid w:val="00EA47AB"/>
    <w:rsid w:val="00EA5201"/>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5EAE"/>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3"/>
    <w:rsid w:val="00EC49CE"/>
    <w:rsid w:val="00EC4D59"/>
    <w:rsid w:val="00EC54E3"/>
    <w:rsid w:val="00EC5653"/>
    <w:rsid w:val="00EC5A31"/>
    <w:rsid w:val="00EC5F6E"/>
    <w:rsid w:val="00EC60B5"/>
    <w:rsid w:val="00EC670F"/>
    <w:rsid w:val="00EC6E4D"/>
    <w:rsid w:val="00EC71CE"/>
    <w:rsid w:val="00EC74EA"/>
    <w:rsid w:val="00EC760E"/>
    <w:rsid w:val="00ED0158"/>
    <w:rsid w:val="00ED01BB"/>
    <w:rsid w:val="00ED01F1"/>
    <w:rsid w:val="00ED0231"/>
    <w:rsid w:val="00ED1006"/>
    <w:rsid w:val="00ED15FF"/>
    <w:rsid w:val="00ED1AEB"/>
    <w:rsid w:val="00ED1BEE"/>
    <w:rsid w:val="00ED1D14"/>
    <w:rsid w:val="00ED23CC"/>
    <w:rsid w:val="00ED24B0"/>
    <w:rsid w:val="00ED28FA"/>
    <w:rsid w:val="00ED2AB8"/>
    <w:rsid w:val="00ED30B9"/>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A2B"/>
    <w:rsid w:val="00EE0CA6"/>
    <w:rsid w:val="00EE0E2C"/>
    <w:rsid w:val="00EE17AA"/>
    <w:rsid w:val="00EE1939"/>
    <w:rsid w:val="00EE2BB7"/>
    <w:rsid w:val="00EE2C5B"/>
    <w:rsid w:val="00EE2DB4"/>
    <w:rsid w:val="00EE3576"/>
    <w:rsid w:val="00EE35E9"/>
    <w:rsid w:val="00EE37D0"/>
    <w:rsid w:val="00EE3C98"/>
    <w:rsid w:val="00EE3D84"/>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2F1"/>
    <w:rsid w:val="00EF783B"/>
    <w:rsid w:val="00EF78F3"/>
    <w:rsid w:val="00EF79AC"/>
    <w:rsid w:val="00EF7F2A"/>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1D28"/>
    <w:rsid w:val="00F42486"/>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419"/>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395"/>
    <w:rsid w:val="00F568F3"/>
    <w:rsid w:val="00F56A78"/>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C12"/>
    <w:rsid w:val="00F76D2F"/>
    <w:rsid w:val="00F76EFA"/>
    <w:rsid w:val="00F773FB"/>
    <w:rsid w:val="00F777D1"/>
    <w:rsid w:val="00F804BE"/>
    <w:rsid w:val="00F81075"/>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D5"/>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6C6"/>
    <w:rsid w:val="00FA7935"/>
    <w:rsid w:val="00FA797C"/>
    <w:rsid w:val="00FA7ABE"/>
    <w:rsid w:val="00FB0445"/>
    <w:rsid w:val="00FB1A04"/>
    <w:rsid w:val="00FB1CBA"/>
    <w:rsid w:val="00FB27C6"/>
    <w:rsid w:val="00FB2841"/>
    <w:rsid w:val="00FB2CD4"/>
    <w:rsid w:val="00FB3263"/>
    <w:rsid w:val="00FB330B"/>
    <w:rsid w:val="00FB3E75"/>
    <w:rsid w:val="00FB401C"/>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9AD"/>
    <w:rsid w:val="00FC6F85"/>
    <w:rsid w:val="00FC7413"/>
    <w:rsid w:val="00FC7429"/>
    <w:rsid w:val="00FC7653"/>
    <w:rsid w:val="00FC785A"/>
    <w:rsid w:val="00FC7868"/>
    <w:rsid w:val="00FC7E30"/>
    <w:rsid w:val="00FD0499"/>
    <w:rsid w:val="00FD07F6"/>
    <w:rsid w:val="00FD0B37"/>
    <w:rsid w:val="00FD0F14"/>
    <w:rsid w:val="00FD1EC8"/>
    <w:rsid w:val="00FD231B"/>
    <w:rsid w:val="00FD2A27"/>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54D"/>
    <w:rsid w:val="00FE0655"/>
    <w:rsid w:val="00FE0C3E"/>
    <w:rsid w:val="00FE0CDF"/>
    <w:rsid w:val="00FE1336"/>
    <w:rsid w:val="00FE14FD"/>
    <w:rsid w:val="00FE2365"/>
    <w:rsid w:val="00FE24A9"/>
    <w:rsid w:val="00FE2A4D"/>
    <w:rsid w:val="00FE2E8E"/>
    <w:rsid w:val="00FE3B6F"/>
    <w:rsid w:val="00FE3C6C"/>
    <w:rsid w:val="00FE49E0"/>
    <w:rsid w:val="00FE4C7B"/>
    <w:rsid w:val="00FE513E"/>
    <w:rsid w:val="00FE58D1"/>
    <w:rsid w:val="00FE5CEC"/>
    <w:rsid w:val="00FE5E15"/>
    <w:rsid w:val="00FE6510"/>
    <w:rsid w:val="00FE6BDD"/>
    <w:rsid w:val="00FE7336"/>
    <w:rsid w:val="00FE785E"/>
    <w:rsid w:val="00FE787C"/>
    <w:rsid w:val="00FE79E5"/>
    <w:rsid w:val="00FE7EA1"/>
    <w:rsid w:val="00FF061A"/>
    <w:rsid w:val="00FF0BB8"/>
    <w:rsid w:val="00FF0CE1"/>
    <w:rsid w:val="00FF10FD"/>
    <w:rsid w:val="00FF121F"/>
    <w:rsid w:val="00FF2D77"/>
    <w:rsid w:val="00FF3013"/>
    <w:rsid w:val="00FF303A"/>
    <w:rsid w:val="00FF3EEB"/>
    <w:rsid w:val="00FF45A5"/>
    <w:rsid w:val="00FF4A5C"/>
    <w:rsid w:val="00FF52C2"/>
    <w:rsid w:val="00FF547E"/>
    <w:rsid w:val="00FF5517"/>
    <w:rsid w:val="00FF563C"/>
    <w:rsid w:val="00FF56E6"/>
    <w:rsid w:val="00FF5C91"/>
    <w:rsid w:val="00FF5F49"/>
    <w:rsid w:val="00FF6BA2"/>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74B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B2Char">
    <w:name w:val="B2 Char"/>
    <w:link w:val="B2"/>
    <w:qFormat/>
    <w:rsid w:val="0053519D"/>
    <w:rPr>
      <w:rFonts w:ascii="Times New Roman" w:eastAsia="Times New Roman" w:hAnsi="Times New Roman"/>
      <w:sz w:val="24"/>
      <w:szCs w:val="24"/>
      <w:lang w:eastAsia="en-US"/>
    </w:rPr>
  </w:style>
  <w:style w:type="character" w:customStyle="1" w:styleId="B3Char">
    <w:name w:val="B3 Char"/>
    <w:link w:val="B3"/>
    <w:qFormat/>
    <w:rsid w:val="0053519D"/>
    <w:rPr>
      <w:rFonts w:ascii="Times New Roman" w:eastAsia="Times New Roman" w:hAnsi="Times New Roman"/>
      <w:sz w:val="24"/>
      <w:szCs w:val="24"/>
      <w:lang w:eastAsia="en-US"/>
    </w:rPr>
  </w:style>
  <w:style w:type="character" w:customStyle="1" w:styleId="colour">
    <w:name w:val="colour"/>
    <w:basedOn w:val="DefaultParagraphFont"/>
    <w:rsid w:val="0053519D"/>
  </w:style>
  <w:style w:type="paragraph" w:customStyle="1" w:styleId="References">
    <w:name w:val="References"/>
    <w:basedOn w:val="Normal"/>
    <w:rsid w:val="00676BDE"/>
    <w:pPr>
      <w:numPr>
        <w:ilvl w:val="2"/>
        <w:numId w:val="53"/>
      </w:numPr>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91160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3058049">
      <w:bodyDiv w:val="1"/>
      <w:marLeft w:val="0"/>
      <w:marRight w:val="0"/>
      <w:marTop w:val="0"/>
      <w:marBottom w:val="0"/>
      <w:divBdr>
        <w:top w:val="none" w:sz="0" w:space="0" w:color="auto"/>
        <w:left w:val="none" w:sz="0" w:space="0" w:color="auto"/>
        <w:bottom w:val="none" w:sz="0" w:space="0" w:color="auto"/>
        <w:right w:val="none" w:sz="0" w:space="0" w:color="auto"/>
      </w:divBdr>
      <w:divsChild>
        <w:div w:id="896743615">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54113643">
      <w:bodyDiv w:val="1"/>
      <w:marLeft w:val="0"/>
      <w:marRight w:val="0"/>
      <w:marTop w:val="0"/>
      <w:marBottom w:val="0"/>
      <w:divBdr>
        <w:top w:val="none" w:sz="0" w:space="0" w:color="auto"/>
        <w:left w:val="none" w:sz="0" w:space="0" w:color="auto"/>
        <w:bottom w:val="none" w:sz="0" w:space="0" w:color="auto"/>
        <w:right w:val="none" w:sz="0" w:space="0" w:color="auto"/>
      </w:divBdr>
      <w:divsChild>
        <w:div w:id="156925041">
          <w:marLeft w:val="0"/>
          <w:marRight w:val="0"/>
          <w:marTop w:val="0"/>
          <w:marBottom w:val="0"/>
          <w:divBdr>
            <w:top w:val="none" w:sz="0" w:space="0" w:color="auto"/>
            <w:left w:val="none" w:sz="0" w:space="0" w:color="auto"/>
            <w:bottom w:val="none" w:sz="0" w:space="0" w:color="auto"/>
            <w:right w:val="none" w:sz="0" w:space="0" w:color="auto"/>
          </w:divBdr>
        </w:div>
      </w:divsChild>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2282619">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85866438">
      <w:bodyDiv w:val="1"/>
      <w:marLeft w:val="0"/>
      <w:marRight w:val="0"/>
      <w:marTop w:val="0"/>
      <w:marBottom w:val="0"/>
      <w:divBdr>
        <w:top w:val="none" w:sz="0" w:space="0" w:color="auto"/>
        <w:left w:val="none" w:sz="0" w:space="0" w:color="auto"/>
        <w:bottom w:val="none" w:sz="0" w:space="0" w:color="auto"/>
        <w:right w:val="none" w:sz="0" w:space="0" w:color="auto"/>
      </w:divBdr>
      <w:divsChild>
        <w:div w:id="86006321">
          <w:marLeft w:val="0"/>
          <w:marRight w:val="0"/>
          <w:marTop w:val="0"/>
          <w:marBottom w:val="0"/>
          <w:divBdr>
            <w:top w:val="none" w:sz="0" w:space="0" w:color="auto"/>
            <w:left w:val="none" w:sz="0" w:space="0" w:color="auto"/>
            <w:bottom w:val="none" w:sz="0" w:space="0" w:color="auto"/>
            <w:right w:val="none" w:sz="0" w:space="0" w:color="auto"/>
          </w:divBdr>
        </w:div>
      </w:divsChild>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583040">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10398314">
      <w:bodyDiv w:val="1"/>
      <w:marLeft w:val="0"/>
      <w:marRight w:val="0"/>
      <w:marTop w:val="0"/>
      <w:marBottom w:val="0"/>
      <w:divBdr>
        <w:top w:val="none" w:sz="0" w:space="0" w:color="auto"/>
        <w:left w:val="none" w:sz="0" w:space="0" w:color="auto"/>
        <w:bottom w:val="none" w:sz="0" w:space="0" w:color="auto"/>
        <w:right w:val="none" w:sz="0" w:space="0" w:color="auto"/>
      </w:divBdr>
      <w:divsChild>
        <w:div w:id="1683975695">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7646018">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9370729">
      <w:bodyDiv w:val="1"/>
      <w:marLeft w:val="0"/>
      <w:marRight w:val="0"/>
      <w:marTop w:val="0"/>
      <w:marBottom w:val="0"/>
      <w:divBdr>
        <w:top w:val="none" w:sz="0" w:space="0" w:color="auto"/>
        <w:left w:val="none" w:sz="0" w:space="0" w:color="auto"/>
        <w:bottom w:val="none" w:sz="0" w:space="0" w:color="auto"/>
        <w:right w:val="none" w:sz="0" w:space="0" w:color="auto"/>
      </w:divBdr>
      <w:divsChild>
        <w:div w:id="830373002">
          <w:marLeft w:val="0"/>
          <w:marRight w:val="0"/>
          <w:marTop w:val="0"/>
          <w:marBottom w:val="0"/>
          <w:divBdr>
            <w:top w:val="none" w:sz="0" w:space="0" w:color="auto"/>
            <w:left w:val="none" w:sz="0" w:space="0" w:color="auto"/>
            <w:bottom w:val="none" w:sz="0" w:space="0" w:color="auto"/>
            <w:right w:val="none" w:sz="0" w:space="0" w:color="auto"/>
          </w:divBdr>
        </w:div>
      </w:divsChild>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0690341">
      <w:bodyDiv w:val="1"/>
      <w:marLeft w:val="0"/>
      <w:marRight w:val="0"/>
      <w:marTop w:val="0"/>
      <w:marBottom w:val="0"/>
      <w:divBdr>
        <w:top w:val="none" w:sz="0" w:space="0" w:color="auto"/>
        <w:left w:val="none" w:sz="0" w:space="0" w:color="auto"/>
        <w:bottom w:val="none" w:sz="0" w:space="0" w:color="auto"/>
        <w:right w:val="none" w:sz="0" w:space="0" w:color="auto"/>
      </w:divBdr>
      <w:divsChild>
        <w:div w:id="1222907688">
          <w:marLeft w:val="0"/>
          <w:marRight w:val="0"/>
          <w:marTop w:val="0"/>
          <w:marBottom w:val="0"/>
          <w:divBdr>
            <w:top w:val="none" w:sz="0" w:space="0" w:color="auto"/>
            <w:left w:val="none" w:sz="0" w:space="0" w:color="auto"/>
            <w:bottom w:val="none" w:sz="0" w:space="0" w:color="auto"/>
            <w:right w:val="none" w:sz="0" w:space="0" w:color="auto"/>
          </w:divBdr>
        </w:div>
      </w:divsChild>
    </w:div>
    <w:div w:id="1714115243">
      <w:bodyDiv w:val="1"/>
      <w:marLeft w:val="0"/>
      <w:marRight w:val="0"/>
      <w:marTop w:val="0"/>
      <w:marBottom w:val="0"/>
      <w:divBdr>
        <w:top w:val="none" w:sz="0" w:space="0" w:color="auto"/>
        <w:left w:val="none" w:sz="0" w:space="0" w:color="auto"/>
        <w:bottom w:val="none" w:sz="0" w:space="0" w:color="auto"/>
        <w:right w:val="none" w:sz="0" w:space="0" w:color="auto"/>
      </w:divBdr>
    </w:div>
    <w:div w:id="175199907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307455">
      <w:bodyDiv w:val="1"/>
      <w:marLeft w:val="0"/>
      <w:marRight w:val="0"/>
      <w:marTop w:val="0"/>
      <w:marBottom w:val="0"/>
      <w:divBdr>
        <w:top w:val="none" w:sz="0" w:space="0" w:color="auto"/>
        <w:left w:val="none" w:sz="0" w:space="0" w:color="auto"/>
        <w:bottom w:val="none" w:sz="0" w:space="0" w:color="auto"/>
        <w:right w:val="none" w:sz="0" w:space="0" w:color="auto"/>
      </w:divBdr>
      <w:divsChild>
        <w:div w:id="937451029">
          <w:marLeft w:val="0"/>
          <w:marRight w:val="0"/>
          <w:marTop w:val="0"/>
          <w:marBottom w:val="0"/>
          <w:divBdr>
            <w:top w:val="none" w:sz="0" w:space="0" w:color="auto"/>
            <w:left w:val="none" w:sz="0" w:space="0" w:color="auto"/>
            <w:bottom w:val="none" w:sz="0" w:space="0" w:color="auto"/>
            <w:right w:val="none" w:sz="0" w:space="0" w:color="auto"/>
          </w:divBdr>
        </w:div>
        <w:div w:id="1980066454">
          <w:marLeft w:val="0"/>
          <w:marRight w:val="0"/>
          <w:marTop w:val="0"/>
          <w:marBottom w:val="0"/>
          <w:divBdr>
            <w:top w:val="none" w:sz="0" w:space="0" w:color="auto"/>
            <w:left w:val="none" w:sz="0" w:space="0" w:color="auto"/>
            <w:bottom w:val="none" w:sz="0" w:space="0" w:color="auto"/>
            <w:right w:val="none" w:sz="0" w:space="0" w:color="auto"/>
          </w:divBdr>
        </w:div>
        <w:div w:id="727917382">
          <w:marLeft w:val="0"/>
          <w:marRight w:val="0"/>
          <w:marTop w:val="0"/>
          <w:marBottom w:val="0"/>
          <w:divBdr>
            <w:top w:val="none" w:sz="0" w:space="0" w:color="auto"/>
            <w:left w:val="none" w:sz="0" w:space="0" w:color="auto"/>
            <w:bottom w:val="none" w:sz="0" w:space="0" w:color="auto"/>
            <w:right w:val="none" w:sz="0" w:space="0" w:color="auto"/>
          </w:divBdr>
        </w:div>
        <w:div w:id="973215834">
          <w:marLeft w:val="0"/>
          <w:marRight w:val="0"/>
          <w:marTop w:val="0"/>
          <w:marBottom w:val="0"/>
          <w:divBdr>
            <w:top w:val="none" w:sz="0" w:space="0" w:color="auto"/>
            <w:left w:val="none" w:sz="0" w:space="0" w:color="auto"/>
            <w:bottom w:val="none" w:sz="0" w:space="0" w:color="auto"/>
            <w:right w:val="none" w:sz="0" w:space="0" w:color="auto"/>
          </w:divBdr>
        </w:div>
        <w:div w:id="1037704299">
          <w:marLeft w:val="0"/>
          <w:marRight w:val="0"/>
          <w:marTop w:val="0"/>
          <w:marBottom w:val="0"/>
          <w:divBdr>
            <w:top w:val="none" w:sz="0" w:space="0" w:color="auto"/>
            <w:left w:val="none" w:sz="0" w:space="0" w:color="auto"/>
            <w:bottom w:val="none" w:sz="0" w:space="0" w:color="auto"/>
            <w:right w:val="none" w:sz="0" w:space="0" w:color="auto"/>
          </w:divBdr>
        </w:div>
        <w:div w:id="1093161742">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19498268">
      <w:bodyDiv w:val="1"/>
      <w:marLeft w:val="0"/>
      <w:marRight w:val="0"/>
      <w:marTop w:val="0"/>
      <w:marBottom w:val="0"/>
      <w:divBdr>
        <w:top w:val="none" w:sz="0" w:space="0" w:color="auto"/>
        <w:left w:val="none" w:sz="0" w:space="0" w:color="auto"/>
        <w:bottom w:val="none" w:sz="0" w:space="0" w:color="auto"/>
        <w:right w:val="none" w:sz="0" w:space="0" w:color="auto"/>
      </w:divBdr>
      <w:divsChild>
        <w:div w:id="1179932507">
          <w:marLeft w:val="0"/>
          <w:marRight w:val="0"/>
          <w:marTop w:val="0"/>
          <w:marBottom w:val="0"/>
          <w:divBdr>
            <w:top w:val="none" w:sz="0" w:space="0" w:color="auto"/>
            <w:left w:val="none" w:sz="0" w:space="0" w:color="auto"/>
            <w:bottom w:val="none" w:sz="0" w:space="0" w:color="auto"/>
            <w:right w:val="none" w:sz="0" w:space="0" w:color="auto"/>
          </w:divBdr>
        </w:div>
        <w:div w:id="1917586611">
          <w:marLeft w:val="0"/>
          <w:marRight w:val="0"/>
          <w:marTop w:val="0"/>
          <w:marBottom w:val="0"/>
          <w:divBdr>
            <w:top w:val="none" w:sz="0" w:space="0" w:color="auto"/>
            <w:left w:val="none" w:sz="0" w:space="0" w:color="auto"/>
            <w:bottom w:val="none" w:sz="0" w:space="0" w:color="auto"/>
            <w:right w:val="none" w:sz="0" w:space="0" w:color="auto"/>
          </w:divBdr>
        </w:div>
        <w:div w:id="1257984125">
          <w:marLeft w:val="0"/>
          <w:marRight w:val="0"/>
          <w:marTop w:val="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2024-11-07T19:22:00Z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